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E6E0" w14:textId="77777777"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162"/>
        <w:gridCol w:w="5752"/>
      </w:tblGrid>
      <w:tr w:rsidR="00D4121D" w:rsidRPr="000472D1" w14:paraId="611341A5" w14:textId="77777777" w:rsidTr="00E46F3D">
        <w:trPr>
          <w:cantSplit/>
          <w:tblHeader/>
        </w:trPr>
        <w:tc>
          <w:tcPr>
            <w:tcW w:w="817" w:type="dxa"/>
            <w:tcBorders>
              <w:top w:val="single" w:sz="18" w:space="0" w:color="auto"/>
              <w:left w:val="single" w:sz="18" w:space="0" w:color="auto"/>
              <w:bottom w:val="single" w:sz="18" w:space="0" w:color="auto"/>
            </w:tcBorders>
            <w:shd w:val="pct15" w:color="auto" w:fill="auto"/>
          </w:tcPr>
          <w:p w14:paraId="7459129D"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14:paraId="182BF8D0"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14:paraId="69F50D11"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14:paraId="7903264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14:paraId="08E0819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47" w:type="dxa"/>
            <w:gridSpan w:val="2"/>
            <w:tcBorders>
              <w:top w:val="single" w:sz="18" w:space="0" w:color="auto"/>
              <w:bottom w:val="single" w:sz="18" w:space="0" w:color="auto"/>
            </w:tcBorders>
            <w:shd w:val="pct15" w:color="auto" w:fill="auto"/>
          </w:tcPr>
          <w:p w14:paraId="27D7FA7C"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14:paraId="23B13A38"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F0D43C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ACA45D6"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14:paraId="7CE5F5F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14:paraId="1D1ABD2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25D878A3" w14:textId="77777777"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14:paraId="7C98C068" w14:textId="77777777" w:rsidR="00644FF1" w:rsidRPr="00107C20" w:rsidRDefault="00644FF1" w:rsidP="009337E3">
            <w:pPr>
              <w:pStyle w:val="Index1"/>
              <w:rPr>
                <w:rFonts w:ascii="Arial" w:hAnsi="Arial" w:cs="Arial"/>
                <w:b/>
                <w:lang w:val="en-US"/>
              </w:rPr>
            </w:pPr>
          </w:p>
        </w:tc>
        <w:tc>
          <w:tcPr>
            <w:tcW w:w="1347" w:type="dxa"/>
            <w:gridSpan w:val="2"/>
            <w:tcBorders>
              <w:top w:val="single" w:sz="18" w:space="0" w:color="auto"/>
              <w:bottom w:val="single" w:sz="18" w:space="0" w:color="auto"/>
            </w:tcBorders>
            <w:shd w:val="clear" w:color="auto" w:fill="E6E6E6"/>
          </w:tcPr>
          <w:p w14:paraId="0B1A42A8" w14:textId="77777777"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14:paraId="097BD7AA" w14:textId="77777777"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14:paraId="0B3306B9" w14:textId="77777777" w:rsidTr="00E46F3D">
        <w:trPr>
          <w:cantSplit/>
        </w:trPr>
        <w:tc>
          <w:tcPr>
            <w:tcW w:w="817" w:type="dxa"/>
            <w:tcBorders>
              <w:top w:val="nil"/>
              <w:left w:val="single" w:sz="18" w:space="0" w:color="auto"/>
              <w:bottom w:val="single" w:sz="4" w:space="0" w:color="auto"/>
            </w:tcBorders>
            <w:shd w:val="clear" w:color="auto" w:fill="FDE9D9" w:themeFill="accent6" w:themeFillTint="33"/>
          </w:tcPr>
          <w:p w14:paraId="6AEF5F19"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14:paraId="7C202881"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14:paraId="78BEE8C0" w14:textId="77777777"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14:paraId="4EF412B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0480131D"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4069FE53" w14:textId="77777777"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14:paraId="3D4E983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67D54FFE" w14:textId="77777777" w:rsidTr="00E46F3D">
        <w:trPr>
          <w:cantSplit/>
        </w:trPr>
        <w:tc>
          <w:tcPr>
            <w:tcW w:w="817" w:type="dxa"/>
            <w:tcBorders>
              <w:top w:val="nil"/>
              <w:left w:val="single" w:sz="18" w:space="0" w:color="auto"/>
              <w:bottom w:val="nil"/>
            </w:tcBorders>
          </w:tcPr>
          <w:p w14:paraId="3F95A147" w14:textId="77777777" w:rsidR="00207156" w:rsidRPr="00107C20" w:rsidRDefault="00207156" w:rsidP="000070EC">
            <w:pPr>
              <w:spacing w:after="0"/>
              <w:rPr>
                <w:rFonts w:ascii="Arial" w:hAnsi="Arial" w:cs="Arial"/>
                <w:b/>
                <w:bCs/>
                <w:lang w:val="en-US"/>
              </w:rPr>
            </w:pPr>
          </w:p>
        </w:tc>
        <w:tc>
          <w:tcPr>
            <w:tcW w:w="2407" w:type="dxa"/>
            <w:tcBorders>
              <w:top w:val="nil"/>
              <w:bottom w:val="nil"/>
            </w:tcBorders>
          </w:tcPr>
          <w:p w14:paraId="6A58F1DD" w14:textId="77777777"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14:paraId="714399A7" w14:textId="77777777"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14:paraId="496A8ADC" w14:textId="77777777"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14:paraId="175E090B" w14:textId="77777777" w:rsidR="00207156" w:rsidRPr="00107C20" w:rsidRDefault="00207156" w:rsidP="000070EC">
            <w:pPr>
              <w:spacing w:after="0"/>
              <w:rPr>
                <w:rFonts w:ascii="Arial" w:eastAsia="Arial Unicode MS" w:hAnsi="Arial" w:cs="Arial"/>
              </w:rPr>
            </w:pPr>
          </w:p>
        </w:tc>
        <w:tc>
          <w:tcPr>
            <w:tcW w:w="1347" w:type="dxa"/>
            <w:gridSpan w:val="2"/>
            <w:tcBorders>
              <w:top w:val="nil"/>
              <w:bottom w:val="nil"/>
            </w:tcBorders>
            <w:shd w:val="clear" w:color="auto" w:fill="auto"/>
          </w:tcPr>
          <w:p w14:paraId="0D8DACC9" w14:textId="77777777"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14:paraId="0F2A60EE" w14:textId="77777777" w:rsidR="00207156" w:rsidRPr="00107C20" w:rsidRDefault="00207156" w:rsidP="000070EC">
            <w:pPr>
              <w:spacing w:after="0"/>
              <w:rPr>
                <w:rFonts w:ascii="Arial" w:hAnsi="Arial" w:cs="Arial"/>
                <w:lang w:val="en-US"/>
              </w:rPr>
            </w:pPr>
          </w:p>
        </w:tc>
      </w:tr>
      <w:tr w:rsidR="00207156" w:rsidRPr="000472D1" w14:paraId="38B6027A"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7D6AB2B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14:paraId="01560DF7"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14:paraId="5D62724D" w14:textId="77777777"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24C7EF4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253467E4"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6826686" w14:textId="77777777"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3A41492"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4B392140" w14:textId="77777777" w:rsidTr="00E46F3D">
        <w:trPr>
          <w:cantSplit/>
        </w:trPr>
        <w:tc>
          <w:tcPr>
            <w:tcW w:w="817" w:type="dxa"/>
            <w:tcBorders>
              <w:top w:val="nil"/>
              <w:left w:val="single" w:sz="18" w:space="0" w:color="auto"/>
              <w:bottom w:val="nil"/>
            </w:tcBorders>
          </w:tcPr>
          <w:p w14:paraId="3989C934" w14:textId="77777777" w:rsidR="00335030" w:rsidRPr="00107C20" w:rsidRDefault="00335030" w:rsidP="000070EC">
            <w:pPr>
              <w:spacing w:after="0"/>
              <w:rPr>
                <w:rFonts w:ascii="Arial" w:hAnsi="Arial" w:cs="Arial"/>
                <w:b/>
                <w:bCs/>
                <w:lang w:val="en-US"/>
              </w:rPr>
            </w:pPr>
          </w:p>
        </w:tc>
        <w:tc>
          <w:tcPr>
            <w:tcW w:w="2407" w:type="dxa"/>
            <w:tcBorders>
              <w:top w:val="nil"/>
              <w:bottom w:val="nil"/>
            </w:tcBorders>
          </w:tcPr>
          <w:p w14:paraId="75F8A348" w14:textId="77777777"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14:paraId="5E9D07BA" w14:textId="77777777" w:rsidR="00335030" w:rsidRPr="00107C20" w:rsidRDefault="00335030" w:rsidP="000070EC">
            <w:pPr>
              <w:spacing w:after="0"/>
              <w:rPr>
                <w:rFonts w:ascii="Arial" w:eastAsia="MS Mincho" w:hAnsi="Arial" w:cs="Arial"/>
                <w:sz w:val="14"/>
                <w:szCs w:val="14"/>
              </w:rPr>
            </w:pPr>
          </w:p>
        </w:tc>
        <w:tc>
          <w:tcPr>
            <w:tcW w:w="5931" w:type="dxa"/>
            <w:gridSpan w:val="4"/>
            <w:tcBorders>
              <w:top w:val="nil"/>
              <w:bottom w:val="nil"/>
            </w:tcBorders>
            <w:shd w:val="clear" w:color="auto" w:fill="FFFF00"/>
          </w:tcPr>
          <w:p w14:paraId="493E4D1A"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620B2D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F78C3A1"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36F5F13F"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14:paraId="1434DE19" w14:textId="77777777" w:rsidR="00335030" w:rsidRPr="00107C20" w:rsidRDefault="00335030" w:rsidP="000070EC">
            <w:pPr>
              <w:spacing w:after="0"/>
              <w:rPr>
                <w:rFonts w:ascii="Arial" w:hAnsi="Arial" w:cs="Arial"/>
                <w:lang w:val="en-US"/>
              </w:rPr>
            </w:pPr>
          </w:p>
        </w:tc>
      </w:tr>
      <w:tr w:rsidR="000D13DC" w:rsidRPr="000472D1" w14:paraId="4E7AFEE8"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9BD689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14:paraId="22636378"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14:paraId="59EBC5EA" w14:textId="77777777"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5147B3F" w14:textId="77777777"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3DC9068A" w14:textId="77777777" w:rsidR="000D13DC" w:rsidRPr="00107C20" w:rsidRDefault="000D13DC" w:rsidP="00D9093A">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40CB020" w14:textId="77777777"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CDAD37"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FCB0A5C" w14:textId="77777777" w:rsidTr="00E46F3D">
        <w:trPr>
          <w:cantSplit/>
        </w:trPr>
        <w:tc>
          <w:tcPr>
            <w:tcW w:w="817" w:type="dxa"/>
            <w:tcBorders>
              <w:top w:val="nil"/>
              <w:left w:val="single" w:sz="18" w:space="0" w:color="auto"/>
              <w:bottom w:val="single" w:sz="4" w:space="0" w:color="auto"/>
            </w:tcBorders>
          </w:tcPr>
          <w:p w14:paraId="5F91E1A5" w14:textId="77777777"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14:paraId="7A8A6F33" w14:textId="77777777"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14:paraId="2BD8E5D3" w14:textId="77777777" w:rsidR="000D13DC" w:rsidRPr="00107C20" w:rsidRDefault="000D13DC" w:rsidP="00D9093A">
            <w:pPr>
              <w:spacing w:after="0"/>
              <w:rPr>
                <w:rFonts w:ascii="Arial" w:eastAsia="MS Mincho" w:hAnsi="Arial" w:cs="Arial"/>
                <w:sz w:val="14"/>
                <w:szCs w:val="14"/>
              </w:rPr>
            </w:pPr>
          </w:p>
        </w:tc>
        <w:tc>
          <w:tcPr>
            <w:tcW w:w="5931" w:type="dxa"/>
            <w:gridSpan w:val="4"/>
            <w:tcBorders>
              <w:top w:val="nil"/>
              <w:bottom w:val="single" w:sz="4" w:space="0" w:color="auto"/>
            </w:tcBorders>
            <w:shd w:val="clear" w:color="auto" w:fill="FFFF00"/>
          </w:tcPr>
          <w:p w14:paraId="3AF59184"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9DC41D4"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11D649CB"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14:paraId="64D9BA40" w14:textId="77777777" w:rsidR="000D13DC" w:rsidRPr="00107C20" w:rsidRDefault="000D13DC" w:rsidP="00D9093A">
            <w:pPr>
              <w:spacing w:after="0"/>
              <w:rPr>
                <w:rFonts w:ascii="Arial" w:hAnsi="Arial" w:cs="Arial"/>
                <w:lang w:val="en-US"/>
              </w:rPr>
            </w:pPr>
          </w:p>
        </w:tc>
      </w:tr>
      <w:tr w:rsidR="00D4121D" w:rsidRPr="000472D1" w14:paraId="75C2100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592E7B"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14:paraId="27591454"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14:paraId="1F6DA6D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4CA77002" w14:textId="77777777"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E80E301" w14:textId="77777777" w:rsidR="00644FF1" w:rsidRPr="00107C20" w:rsidRDefault="00644FF1" w:rsidP="009337E3">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419174E1" w14:textId="77777777"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043DBB93" w14:textId="77777777" w:rsidR="00644FF1" w:rsidRPr="00107C20" w:rsidRDefault="00644FF1" w:rsidP="009337E3">
            <w:pPr>
              <w:spacing w:after="0"/>
              <w:rPr>
                <w:rFonts w:ascii="Arial" w:hAnsi="Arial" w:cs="Arial"/>
              </w:rPr>
            </w:pPr>
            <w:r w:rsidRPr="00107C20">
              <w:rPr>
                <w:rFonts w:ascii="Arial" w:hAnsi="Arial" w:cs="Arial"/>
              </w:rPr>
              <w:t>Colour code:</w:t>
            </w:r>
          </w:p>
          <w:p w14:paraId="4F51B617"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0CC37955"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421277B6"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987660B"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A62A789" w14:textId="77777777" w:rsidR="00644FF1" w:rsidRPr="00107C20" w:rsidRDefault="00644FF1" w:rsidP="009337E3">
            <w:pPr>
              <w:spacing w:after="0"/>
              <w:rPr>
                <w:rFonts w:ascii="Arial" w:hAnsi="Arial" w:cs="Arial"/>
              </w:rPr>
            </w:pPr>
          </w:p>
        </w:tc>
      </w:tr>
      <w:tr w:rsidR="002D1564" w:rsidRPr="00C22AF9" w14:paraId="364F8E5B"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0EEC865" w14:textId="77777777"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538AA654" w14:textId="77777777"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91BC3FA" w14:textId="77777777" w:rsidR="002D1564" w:rsidRPr="004D3097" w:rsidRDefault="002517D5" w:rsidP="002D1564">
            <w:pPr>
              <w:spacing w:after="0"/>
              <w:rPr>
                <w:rFonts w:ascii="Arial" w:hAnsi="Arial" w:cs="Arial"/>
                <w:sz w:val="14"/>
                <w:szCs w:val="14"/>
                <w:lang w:val="en-US"/>
              </w:rPr>
            </w:pPr>
            <w:hyperlink r:id="rId8"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3A1109"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AC3720" w14:textId="582182EE"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0CB8A96" w14:textId="77777777" w:rsidR="002D1564" w:rsidRPr="00107C20" w:rsidRDefault="002D1564" w:rsidP="002D1564">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906CAB" w14:textId="77777777"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14:paraId="5EA59D3B" w14:textId="77777777"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14:paraId="128DDAB8"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14:paraId="670C891A"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14:paraId="66F4967D" w14:textId="77777777" w:rsidR="002D1564" w:rsidRDefault="002D1564" w:rsidP="002D1564">
            <w:pPr>
              <w:rPr>
                <w:rFonts w:ascii="Arial" w:hAnsi="Arial" w:cs="Arial"/>
                <w:lang w:val="en-US"/>
              </w:rPr>
            </w:pPr>
          </w:p>
          <w:p w14:paraId="503E36C4" w14:textId="77777777"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14:paraId="7DC7D29E" w14:textId="18A8CDBD"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 with the usual reminders and the approval of the agenda</w:t>
            </w:r>
          </w:p>
          <w:p w14:paraId="75E7FA4C" w14:textId="77777777"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14:paraId="5F7A1C09" w14:textId="77777777"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9"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14:paraId="6A926ACC" w14:textId="77777777"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14:paraId="0E17F2AC" w14:textId="77777777"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14:paraId="47C56CCD" w14:textId="77777777"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14:paraId="7BEBD6C6"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14:paraId="219B761F"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14:paraId="640F576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14:paraId="3B9909F2"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14:paraId="791F689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14:paraId="44FC8DB3" w14:textId="77777777"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14:paraId="27D4D6E2" w14:textId="77777777" w:rsidR="006D00E6" w:rsidRDefault="006D00E6" w:rsidP="006D00E6">
            <w:pPr>
              <w:numPr>
                <w:ilvl w:val="1"/>
                <w:numId w:val="16"/>
              </w:numPr>
              <w:rPr>
                <w:rFonts w:ascii="Arial" w:hAnsi="Arial" w:cs="Arial"/>
                <w:lang w:val="en-US"/>
              </w:rPr>
            </w:pPr>
            <w:r>
              <w:rPr>
                <w:rFonts w:ascii="Arial" w:hAnsi="Arial" w:cs="Arial"/>
                <w:lang w:val="en-US"/>
              </w:rPr>
              <w:t>Status on any open issue</w:t>
            </w:r>
          </w:p>
          <w:p w14:paraId="2B446130"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14:paraId="7951340B" w14:textId="77777777"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14:paraId="3B468062" w14:textId="77777777"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14:paraId="1AB80925" w14:textId="77777777"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14:paraId="2143863E" w14:textId="77777777" w:rsidR="002D1564" w:rsidRPr="002D1564" w:rsidRDefault="002D1564" w:rsidP="002D1564">
            <w:pPr>
              <w:rPr>
                <w:rFonts w:ascii="Arial" w:hAnsi="Arial" w:cs="Arial"/>
                <w:lang w:val="es-ES"/>
              </w:rPr>
            </w:pPr>
            <w:r w:rsidRPr="002D1564">
              <w:rPr>
                <w:rFonts w:ascii="Arial" w:hAnsi="Arial" w:cs="Arial"/>
                <w:lang w:val="en-US"/>
              </w:rPr>
              <w:lastRenderedPageBreak/>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14:paraId="3681BC09" w14:textId="77777777"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14:paraId="2A1771FF" w14:textId="77777777" w:rsidR="009636C7" w:rsidRPr="002D1564" w:rsidRDefault="009636C7" w:rsidP="002D1564">
            <w:pPr>
              <w:overflowPunct/>
              <w:autoSpaceDE/>
              <w:autoSpaceDN/>
              <w:adjustRightInd/>
              <w:spacing w:after="0"/>
              <w:textAlignment w:val="auto"/>
              <w:rPr>
                <w:rFonts w:ascii="Arial" w:hAnsi="Arial" w:cs="Arial"/>
                <w:lang w:val="es-ES"/>
              </w:rPr>
            </w:pPr>
          </w:p>
          <w:p w14:paraId="607D1D79" w14:textId="77777777" w:rsidR="002D1564" w:rsidRPr="002D1564" w:rsidRDefault="002D1564" w:rsidP="002D1564">
            <w:pPr>
              <w:rPr>
                <w:rFonts w:ascii="Arial" w:hAnsi="Arial" w:cs="Arial"/>
                <w:lang w:val="es-ES"/>
              </w:rPr>
            </w:pPr>
            <w:r w:rsidRPr="002D1564">
              <w:rPr>
                <w:rFonts w:ascii="Arial" w:hAnsi="Arial" w:cs="Arial"/>
                <w:b/>
                <w:bCs/>
                <w:u w:val="single"/>
                <w:lang w:val="en-US"/>
              </w:rPr>
              <w:t>Guidance:</w:t>
            </w:r>
          </w:p>
          <w:p w14:paraId="3AE0A2FE" w14:textId="1EE98701"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006D00E6">
                <w:rPr>
                  <w:rStyle w:val="Lienhypertexte"/>
                  <w:rFonts w:ascii="Arial" w:hAnsi="Arial" w:cs="Arial"/>
                  <w:lang w:val="en-US"/>
                </w:rPr>
                <w:t>CP-2110</w:t>
              </w:r>
              <w:r w:rsidR="003C60F5">
                <w:rPr>
                  <w:rStyle w:val="Lienhypertexte"/>
                  <w:rFonts w:ascii="Arial" w:hAnsi="Arial" w:cs="Arial"/>
                  <w:lang w:val="en-US"/>
                </w:rPr>
                <w:t>21</w:t>
              </w:r>
            </w:hyperlink>
            <w:r w:rsidRPr="002D1564">
              <w:rPr>
                <w:rFonts w:ascii="Arial" w:hAnsi="Arial" w:cs="Arial"/>
                <w:lang w:val="en-US"/>
              </w:rPr>
              <w:t>, you will find useful info regarding:</w:t>
            </w:r>
          </w:p>
          <w:p w14:paraId="56D9C3A9" w14:textId="77777777"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14:paraId="7B341EFB"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14:paraId="1995754D"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14:paraId="15C1D707"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14:paraId="4862E908" w14:textId="77777777"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14:paraId="1592A84F" w14:textId="77777777" w:rsidR="002D1564" w:rsidRPr="002D1564" w:rsidRDefault="002D1564" w:rsidP="00593023">
            <w:pPr>
              <w:rPr>
                <w:rFonts w:ascii="Arial" w:hAnsi="Arial" w:cs="Arial"/>
                <w:lang w:val="es-ES"/>
              </w:rPr>
            </w:pPr>
          </w:p>
        </w:tc>
      </w:tr>
      <w:tr w:rsidR="00CE4106" w:rsidRPr="00CE4106" w14:paraId="2394A2C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515009E"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1C572C9"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D14422" w14:textId="77777777" w:rsidR="00CE4106" w:rsidRPr="00CE4106" w:rsidRDefault="002517D5" w:rsidP="00CE4106">
            <w:pPr>
              <w:spacing w:after="0"/>
              <w:rPr>
                <w:rFonts w:ascii="Arial" w:hAnsi="Arial" w:cs="Arial"/>
                <w:sz w:val="14"/>
                <w:szCs w:val="14"/>
              </w:rPr>
            </w:pPr>
            <w:hyperlink r:id="rId11"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2FD89E" w14:textId="7FED05CE"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96006F" w14:textId="4304A4E0"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9B96C3" w14:textId="2435F4BA"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10</w:t>
            </w:r>
            <w:r w:rsidR="003C60F5">
              <w:rPr>
                <w:rFonts w:ascii="Arial" w:eastAsia="MS Mincho" w:hAnsi="Arial" w:cs="Arial"/>
                <w:lang w:val="en-US" w:eastAsia="de-DE"/>
              </w:rPr>
              <w:t>21</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F39B2B"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C67861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1835843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81CDB6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6193669" w14:textId="77777777" w:rsidR="00CE4106" w:rsidRPr="00CE4106" w:rsidRDefault="002517D5" w:rsidP="00CE4106">
            <w:pPr>
              <w:spacing w:after="0"/>
              <w:rPr>
                <w:rFonts w:ascii="Arial" w:hAnsi="Arial" w:cs="Arial"/>
                <w:sz w:val="14"/>
                <w:szCs w:val="14"/>
              </w:rPr>
            </w:pPr>
            <w:hyperlink r:id="rId12" w:history="1">
              <w:r w:rsidR="00CE4106" w:rsidRPr="00CE4106">
                <w:rPr>
                  <w:rStyle w:val="Lienhypertexte"/>
                  <w:rFonts w:ascii="Arial" w:hAnsi="Arial" w:cs="Arial"/>
                  <w:sz w:val="14"/>
                  <w:szCs w:val="14"/>
                </w:rPr>
                <w:t>CP-211021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04944FD" w14:textId="44FA44C2"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E89EDD" w14:textId="502CA15D"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8234EFE"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9A1D6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7685DE80" w14:textId="77777777" w:rsidTr="00367482">
        <w:trPr>
          <w:cantSplit/>
        </w:trPr>
        <w:tc>
          <w:tcPr>
            <w:tcW w:w="817" w:type="dxa"/>
            <w:tcBorders>
              <w:top w:val="single" w:sz="4" w:space="0" w:color="auto"/>
              <w:left w:val="single" w:sz="18" w:space="0" w:color="auto"/>
              <w:bottom w:val="nil"/>
              <w:right w:val="single" w:sz="4" w:space="0" w:color="auto"/>
            </w:tcBorders>
            <w:shd w:val="clear" w:color="auto" w:fill="auto"/>
          </w:tcPr>
          <w:p w14:paraId="1A8FC945"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29164A"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48CD87" w14:textId="77777777" w:rsidR="00CE4106" w:rsidRPr="00CE4106" w:rsidRDefault="00050B1C" w:rsidP="00CE4106">
            <w:pPr>
              <w:spacing w:after="0"/>
              <w:rPr>
                <w:rFonts w:ascii="Arial" w:hAnsi="Arial" w:cs="Arial"/>
                <w:sz w:val="14"/>
                <w:szCs w:val="14"/>
              </w:rPr>
            </w:pPr>
            <w:hyperlink r:id="rId13" w:history="1">
              <w:r w:rsidR="00CE4106" w:rsidRPr="00E43111">
                <w:rPr>
                  <w:rStyle w:val="Lienhypertexte"/>
                  <w:rFonts w:ascii="Arial" w:hAnsi="Arial" w:cs="Arial"/>
                  <w:sz w:val="14"/>
                  <w:szCs w:val="14"/>
                </w:rPr>
                <w:t>CP-211003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019A2B" w14:textId="77777777"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845390" w14:textId="613B080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386A38A" w14:textId="13800633" w:rsidR="00CE4106" w:rsidRPr="00CE4106" w:rsidRDefault="003F5A98"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3CB203"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5153E04" w14:textId="77777777" w:rsidTr="00367482">
        <w:trPr>
          <w:cantSplit/>
        </w:trPr>
        <w:tc>
          <w:tcPr>
            <w:tcW w:w="817" w:type="dxa"/>
            <w:tcBorders>
              <w:top w:val="single" w:sz="4" w:space="0" w:color="auto"/>
              <w:left w:val="single" w:sz="18" w:space="0" w:color="auto"/>
              <w:bottom w:val="nil"/>
              <w:right w:val="single" w:sz="4" w:space="0" w:color="auto"/>
            </w:tcBorders>
            <w:shd w:val="clear" w:color="auto" w:fill="auto"/>
          </w:tcPr>
          <w:p w14:paraId="08B5C44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0384B6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AB0DC25" w14:textId="77777777" w:rsidR="00CE4106" w:rsidRPr="00CE4106" w:rsidRDefault="00CE4106" w:rsidP="00CE4106">
            <w:pPr>
              <w:spacing w:after="0"/>
              <w:rPr>
                <w:rFonts w:ascii="Arial" w:hAnsi="Arial" w:cs="Arial"/>
                <w:sz w:val="14"/>
                <w:szCs w:val="14"/>
              </w:rPr>
            </w:pPr>
            <w:r w:rsidRPr="00E43111">
              <w:rPr>
                <w:rFonts w:ascii="Arial" w:hAnsi="Arial" w:cs="Arial"/>
                <w:sz w:val="14"/>
                <w:szCs w:val="14"/>
              </w:rPr>
              <w:t>CP-211004</w:t>
            </w:r>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DFA66B5" w14:textId="77777777"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A4323D8" w14:textId="30AF8F2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CC2D322"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92AABFF"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6ECAB3DE" w14:textId="77777777" w:rsidTr="00367482">
        <w:trPr>
          <w:cantSplit/>
        </w:trPr>
        <w:tc>
          <w:tcPr>
            <w:tcW w:w="817" w:type="dxa"/>
            <w:tcBorders>
              <w:top w:val="single" w:sz="4" w:space="0" w:color="auto"/>
              <w:left w:val="single" w:sz="18" w:space="0" w:color="auto"/>
              <w:bottom w:val="nil"/>
              <w:right w:val="single" w:sz="4" w:space="0" w:color="auto"/>
            </w:tcBorders>
            <w:shd w:val="clear" w:color="000000" w:fill="FFFFFF"/>
          </w:tcPr>
          <w:p w14:paraId="3AF8D3E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76E6247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6114051"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CP-211005</w:t>
            </w:r>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EDD5D0A"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D46F49D" w14:textId="5A13446C"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6231CC8"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C13CDC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017D6BB"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16344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84DC85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2B0C377B"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CP-211006</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0EB93D28" w14:textId="76066860"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w:t>
            </w:r>
            <w:r w:rsidR="009A75F0">
              <w:rPr>
                <w:rFonts w:ascii="Arial" w:hAnsi="Arial" w:cs="Arial"/>
              </w:rPr>
              <w:t>after</w:t>
            </w:r>
            <w:r w:rsidRPr="00CE4106">
              <w:rPr>
                <w:rFonts w:ascii="Arial" w:hAnsi="Arial" w:cs="Arial"/>
              </w:rPr>
              <w:t xml:space="preserve">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736BE857" w14:textId="6EDF2F45"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0DBD5662"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33A79BF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17158B1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D95A90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181B334"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7C4A6F0"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CP-211007</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E44FEE2" w14:textId="032568C6"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after </w:t>
            </w:r>
            <w:r w:rsidR="009A75F0">
              <w:rPr>
                <w:rFonts w:ascii="Arial" w:hAnsi="Arial" w:cs="Arial"/>
              </w:rPr>
              <w:t>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57F2F8B2" w14:textId="4D312D66"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3BA14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4DA6E7C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18F9DF9"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086B3A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A5BDAB"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36A19F9"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CP-211008</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8731890"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1281FB25" w14:textId="72A7881B"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8C8213"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C66DF4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14:paraId="212E51B9"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DAC3FE2"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14:paraId="141BA68F"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14:paraId="03D16D2E" w14:textId="77777777"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14563E27" w14:textId="77777777"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B9B19BC" w14:textId="77777777" w:rsidR="00C7064B" w:rsidRPr="00107C20" w:rsidRDefault="00C7064B" w:rsidP="00C7064B">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18372AA6" w14:textId="77777777"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176BE49E"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14:paraId="6E4C9D7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901F54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B2AB0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1FC7E20B" w14:textId="77777777" w:rsidR="00CE4106" w:rsidRPr="00CE4106" w:rsidRDefault="00CE4106" w:rsidP="00CE4106">
            <w:pPr>
              <w:spacing w:after="0"/>
              <w:rPr>
                <w:rFonts w:ascii="Arial" w:hAnsi="Arial" w:cs="Arial"/>
                <w:sz w:val="14"/>
                <w:szCs w:val="14"/>
                <w:lang w:val="en-US"/>
              </w:rPr>
            </w:pPr>
            <w:r w:rsidRPr="00CE4106">
              <w:rPr>
                <w:rFonts w:ascii="Arial" w:hAnsi="Arial" w:cs="Arial"/>
                <w:sz w:val="14"/>
                <w:szCs w:val="14"/>
                <w:lang w:val="en-US"/>
              </w:rPr>
              <w:t>CP-211009</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52377EA3" w14:textId="77777777"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3602075C" w14:textId="201D73C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06E12D9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079EB32E"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36878DA"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C41A916"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4E00762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2C182C0" w14:textId="77777777" w:rsidR="00CE4106" w:rsidRPr="00CE4106" w:rsidRDefault="00CE4106" w:rsidP="00CE4106">
            <w:pPr>
              <w:spacing w:after="0"/>
              <w:rPr>
                <w:rFonts w:ascii="Arial" w:hAnsi="Arial" w:cs="Arial"/>
                <w:sz w:val="14"/>
                <w:szCs w:val="14"/>
                <w:lang w:val="en-US"/>
              </w:rPr>
            </w:pPr>
            <w:r w:rsidRPr="00CE4106">
              <w:rPr>
                <w:rFonts w:ascii="Arial" w:hAnsi="Arial" w:cs="Arial"/>
                <w:sz w:val="14"/>
                <w:szCs w:val="14"/>
                <w:lang w:val="en-US"/>
              </w:rPr>
              <w:t>CP-211010</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54C1A54A" w14:textId="77777777"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23EEE1CD"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E593EC1"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0C93E5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C22AF9" w14:paraId="1686721C"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9F10B59" w14:textId="77777777"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F4D5277" w14:textId="77777777"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615FE5" w14:textId="77777777"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8A4AA" w14:textId="77777777"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EC1EABE"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5764D3" w14:textId="77777777"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3C3B869" w14:textId="77777777" w:rsidR="00C7064B" w:rsidRPr="00107C20" w:rsidRDefault="00C7064B" w:rsidP="00C7064B">
            <w:pPr>
              <w:spacing w:after="0"/>
              <w:rPr>
                <w:rFonts w:ascii="Arial" w:hAnsi="Arial" w:cs="Arial"/>
                <w:lang w:val="sv-SE"/>
              </w:rPr>
            </w:pPr>
          </w:p>
        </w:tc>
      </w:tr>
      <w:tr w:rsidR="00D4121D" w:rsidRPr="000472D1" w14:paraId="0BE11670"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ED4471B"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14:paraId="70B8B3B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14:paraId="78D37CAC"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462C2CD"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3BD8171A"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BFB181C"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AD8D7F2"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5C47E99"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55269104"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14:paraId="4396277C"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14:paraId="7275A280"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25E7FC44"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4FC5889B"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68167C38"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41A86F59"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2304D" w:rsidRPr="001A5A41" w14:paraId="56613941"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0E39A88C" w14:textId="77777777" w:rsidR="0092304D" w:rsidRPr="001A5A41" w:rsidRDefault="0092304D"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503CB2A" w14:textId="77777777" w:rsidR="0092304D" w:rsidRPr="001A5A41" w:rsidRDefault="0092304D"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D95EEF7" w14:textId="77777777" w:rsidR="0092304D" w:rsidRPr="001A5A41" w:rsidRDefault="002517D5" w:rsidP="00050B1C">
            <w:pPr>
              <w:spacing w:after="0"/>
              <w:rPr>
                <w:rFonts w:ascii="Arial" w:hAnsi="Arial" w:cs="Arial"/>
                <w:sz w:val="14"/>
                <w:szCs w:val="14"/>
                <w:lang w:val="en-US"/>
              </w:rPr>
            </w:pPr>
            <w:hyperlink r:id="rId14" w:history="1">
              <w:r w:rsidR="0092304D" w:rsidRPr="001A5A41">
                <w:rPr>
                  <w:rStyle w:val="Lienhypertexte"/>
                  <w:rFonts w:ascii="Arial" w:hAnsi="Arial" w:cs="Arial"/>
                  <w:sz w:val="14"/>
                  <w:szCs w:val="14"/>
                  <w:lang w:val="en-US"/>
                </w:rPr>
                <w:t>CP-211300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FD3200" w14:textId="77777777" w:rsidR="0092304D" w:rsidRPr="001A5A41" w:rsidRDefault="0092304D" w:rsidP="00050B1C">
            <w:pPr>
              <w:spacing w:after="0"/>
              <w:rPr>
                <w:rFonts w:ascii="Arial" w:hAnsi="Arial" w:cs="Arial"/>
              </w:rPr>
            </w:pPr>
            <w:r w:rsidRPr="001A5A41">
              <w:rPr>
                <w:rFonts w:ascii="Arial" w:hAnsi="Arial" w:cs="Arial"/>
              </w:rPr>
              <w:t>LS on the support for eCall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7413A6" w14:textId="77777777" w:rsidR="0092304D" w:rsidRPr="001A5A41" w:rsidRDefault="0092304D"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22A57D" w14:textId="77777777" w:rsidR="0092304D" w:rsidRPr="001A5A41" w:rsidRDefault="0092304D"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F33929D" w14:textId="77777777" w:rsidR="0092304D" w:rsidRPr="0092304D" w:rsidRDefault="0092304D" w:rsidP="00050B1C">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14:paraId="688C6195" w14:textId="77777777" w:rsidR="0092304D" w:rsidRPr="0092304D" w:rsidRDefault="0092304D" w:rsidP="00050B1C">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14:paraId="6C887515" w14:textId="77777777" w:rsidR="0092304D" w:rsidRPr="0092304D" w:rsidRDefault="0092304D" w:rsidP="00050B1C">
            <w:pPr>
              <w:spacing w:after="0"/>
              <w:rPr>
                <w:rFonts w:ascii="Arial" w:hAnsi="Arial" w:cs="Arial"/>
              </w:rPr>
            </w:pPr>
          </w:p>
          <w:p w14:paraId="4A008C4E" w14:textId="77777777" w:rsidR="0092304D" w:rsidRPr="0092304D" w:rsidRDefault="0092304D" w:rsidP="00050B1C">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14:paraId="121378E9" w14:textId="77777777" w:rsidR="0092304D" w:rsidRPr="0092304D" w:rsidRDefault="0092304D" w:rsidP="00050B1C">
            <w:pPr>
              <w:spacing w:after="0"/>
              <w:rPr>
                <w:rFonts w:ascii="Arial" w:hAnsi="Arial" w:cs="Arial"/>
              </w:rPr>
            </w:pPr>
            <w:r w:rsidRPr="0092304D">
              <w:rPr>
                <w:rFonts w:ascii="Arial" w:hAnsi="Arial" w:cs="Arial"/>
              </w:rPr>
              <w:tab/>
            </w:r>
          </w:p>
          <w:p w14:paraId="10123DB1" w14:textId="77777777" w:rsidR="0092304D" w:rsidRPr="0092304D" w:rsidRDefault="0092304D" w:rsidP="00050B1C">
            <w:pPr>
              <w:spacing w:after="0"/>
              <w:rPr>
                <w:rFonts w:ascii="Arial" w:hAnsi="Arial" w:cs="Arial"/>
              </w:rPr>
            </w:pPr>
            <w:r w:rsidRPr="0092304D">
              <w:rPr>
                <w:rFonts w:ascii="Arial" w:hAnsi="Arial" w:cs="Arial"/>
              </w:rPr>
              <w:t>3GPP in release 16 specifications has extended the support for eCall over IMS (NG-eCall) for NR taking into the LS from 5GAA WG4 in SP-200277. This functionality of rel.16 applies to PLMNs and PNI-NPNs as defined in TS 23.501 and other related specifications.</w:t>
            </w:r>
          </w:p>
          <w:p w14:paraId="26D567E0" w14:textId="77777777" w:rsidR="0092304D" w:rsidRPr="0092304D" w:rsidRDefault="0092304D" w:rsidP="00050B1C">
            <w:pPr>
              <w:spacing w:after="0"/>
              <w:rPr>
                <w:rFonts w:ascii="Arial" w:hAnsi="Arial" w:cs="Arial"/>
              </w:rPr>
            </w:pPr>
            <w:r w:rsidRPr="0092304D">
              <w:rPr>
                <w:rFonts w:ascii="Arial" w:hAnsi="Arial" w:cs="Arial"/>
              </w:rPr>
              <w:t>In the context of release 17 TSG SA (&amp; SA1, SA2) recently discussed the support for eCall over IMS (NG-eCall) over SNPN but reached no consensus on whether there is a requirement for support of eCall over IMS (NG-eCall) over SNPN.</w:t>
            </w:r>
          </w:p>
          <w:p w14:paraId="63FEB52B" w14:textId="77777777" w:rsidR="0092304D" w:rsidRDefault="0092304D" w:rsidP="00050B1C">
            <w:pPr>
              <w:spacing w:after="0"/>
              <w:rPr>
                <w:rFonts w:ascii="Arial" w:hAnsi="Arial" w:cs="Arial"/>
              </w:rPr>
            </w:pPr>
            <w:r w:rsidRPr="0092304D">
              <w:rPr>
                <w:rFonts w:ascii="Arial" w:hAnsi="Arial" w:cs="Arial"/>
              </w:rPr>
              <w:t>TSG SA would like to ask 5GAA WG4  whether it is necessary to support eCall over IMS (NG-eCall) over SNPN. Also,TSG SA would like to highlight that release 17 stage 1 is frozen (100% complete) since December 2019.</w:t>
            </w:r>
          </w:p>
          <w:p w14:paraId="3D7926AF" w14:textId="77777777" w:rsidR="0092304D" w:rsidRDefault="0092304D" w:rsidP="00050B1C">
            <w:pPr>
              <w:spacing w:after="0"/>
              <w:rPr>
                <w:rFonts w:ascii="Arial" w:hAnsi="Arial" w:cs="Arial"/>
              </w:rPr>
            </w:pPr>
          </w:p>
          <w:p w14:paraId="6BCDEF46" w14:textId="77777777" w:rsidR="0092304D" w:rsidRPr="0092304D" w:rsidRDefault="0092304D" w:rsidP="00050B1C">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Respnse from 5GAA in 1289</w:t>
            </w:r>
          </w:p>
        </w:tc>
      </w:tr>
      <w:tr w:rsidR="001A5A41" w:rsidRPr="001A5A41" w14:paraId="46A8D3AC"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ADE50F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6DD4480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3DD098C" w14:textId="77777777" w:rsidR="001A5A41" w:rsidRPr="001A5A41" w:rsidRDefault="002517D5" w:rsidP="001A5A41">
            <w:pPr>
              <w:spacing w:after="0"/>
              <w:rPr>
                <w:rFonts w:ascii="Arial" w:hAnsi="Arial" w:cs="Arial"/>
                <w:sz w:val="14"/>
                <w:szCs w:val="14"/>
                <w:lang w:val="en-US"/>
              </w:rPr>
            </w:pPr>
            <w:hyperlink r:id="rId15" w:history="1">
              <w:r w:rsidR="001A5A41" w:rsidRPr="001A5A41">
                <w:rPr>
                  <w:rStyle w:val="Lienhypertexte"/>
                  <w:rFonts w:ascii="Arial" w:hAnsi="Arial" w:cs="Arial"/>
                  <w:sz w:val="14"/>
                  <w:szCs w:val="14"/>
                  <w:lang w:val="en-US"/>
                </w:rPr>
                <w:t>CP-211289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1C3E5D9" w14:textId="77777777" w:rsidR="001A5A41" w:rsidRPr="001A5A41" w:rsidRDefault="001A5A41" w:rsidP="001A5A41">
            <w:pPr>
              <w:spacing w:after="0"/>
              <w:rPr>
                <w:rFonts w:ascii="Arial" w:hAnsi="Arial" w:cs="Arial"/>
              </w:rPr>
            </w:pPr>
            <w:r w:rsidRPr="001A5A41">
              <w:rPr>
                <w:rFonts w:ascii="Arial" w:hAnsi="Arial" w:cs="Arial"/>
              </w:rPr>
              <w:t xml:space="preserve">Answer LS on support eCall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355933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4FCA513"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B55C7C8" w14:textId="77777777" w:rsidR="00946A91" w:rsidRPr="00946A91" w:rsidRDefault="00946A91" w:rsidP="00946A91">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14:paraId="34DE237E" w14:textId="77777777" w:rsidR="00946A91" w:rsidRPr="00946A91" w:rsidRDefault="00946A91" w:rsidP="00946A91">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14:paraId="49045876" w14:textId="77777777" w:rsidR="00946A91" w:rsidRPr="00946A91" w:rsidRDefault="00946A91" w:rsidP="00946A91">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14:paraId="46C28FD7" w14:textId="77777777" w:rsidR="00946A91" w:rsidRDefault="00946A91" w:rsidP="00946A91">
            <w:pPr>
              <w:spacing w:after="0"/>
              <w:rPr>
                <w:rFonts w:ascii="Arial" w:hAnsi="Arial" w:cs="Arial"/>
                <w:lang w:val="en-US"/>
              </w:rPr>
            </w:pPr>
          </w:p>
          <w:p w14:paraId="3115174E" w14:textId="77777777" w:rsidR="00946A91" w:rsidRPr="00946A91" w:rsidRDefault="00946A91" w:rsidP="00946A91">
            <w:pPr>
              <w:spacing w:after="0"/>
              <w:rPr>
                <w:rFonts w:ascii="Arial" w:hAnsi="Arial" w:cs="Arial"/>
                <w:lang w:val="en-US"/>
              </w:rPr>
            </w:pPr>
            <w:r w:rsidRPr="00946A91">
              <w:rPr>
                <w:rFonts w:ascii="Arial" w:hAnsi="Arial" w:cs="Arial"/>
                <w:lang w:val="en-US"/>
              </w:rPr>
              <w:t>5GAA WG4 has discussed the topic and concluded that due to the fact that eCall / eCall over IMS are only required for public mobile wireless communications networks (in 3GPP terms: “PLMN”), there is no need to support eCall over IMS over SNPN.</w:t>
            </w:r>
          </w:p>
          <w:p w14:paraId="112BC9E7" w14:textId="77777777" w:rsidR="001A5A41" w:rsidRDefault="00946A91" w:rsidP="00946A91">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14:paraId="57ED7018" w14:textId="77777777" w:rsidR="00946A91" w:rsidRDefault="00946A91" w:rsidP="00946A91">
            <w:pPr>
              <w:spacing w:after="0"/>
              <w:rPr>
                <w:rFonts w:ascii="Arial" w:hAnsi="Arial" w:cs="Arial"/>
                <w:lang w:val="en-US"/>
              </w:rPr>
            </w:pPr>
          </w:p>
          <w:p w14:paraId="4AF22601" w14:textId="77777777" w:rsidR="00946A91" w:rsidRPr="001A5A41" w:rsidRDefault="00946A91" w:rsidP="00946A91">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sidR="00F62C02">
              <w:rPr>
                <w:rFonts w:ascii="Arial" w:hAnsi="Arial" w:cs="Arial"/>
                <w:lang w:val="en-US"/>
              </w:rPr>
              <w:t>. CT in copy for information</w:t>
            </w:r>
          </w:p>
        </w:tc>
      </w:tr>
      <w:tr w:rsidR="001A5A41" w:rsidRPr="001A5A41" w14:paraId="656C799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55CD491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F7B09B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30C16A" w14:textId="77777777" w:rsidR="001A5A41" w:rsidRPr="001A5A41" w:rsidRDefault="002517D5" w:rsidP="001A5A41">
            <w:pPr>
              <w:spacing w:after="0"/>
              <w:rPr>
                <w:rFonts w:ascii="Arial" w:hAnsi="Arial" w:cs="Arial"/>
                <w:sz w:val="14"/>
                <w:szCs w:val="14"/>
                <w:lang w:val="en-US"/>
              </w:rPr>
            </w:pPr>
            <w:hyperlink r:id="rId16" w:history="1">
              <w:r w:rsidR="001A5A41" w:rsidRPr="001A5A41">
                <w:rPr>
                  <w:rStyle w:val="Lienhypertexte"/>
                  <w:rFonts w:ascii="Arial" w:hAnsi="Arial" w:cs="Arial"/>
                  <w:sz w:val="14"/>
                  <w:szCs w:val="14"/>
                  <w:lang w:val="en-US"/>
                </w:rPr>
                <w:t>CP-211290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F78FD16" w14:textId="77777777" w:rsidR="001A5A41" w:rsidRPr="001A5A41" w:rsidRDefault="001A5A41" w:rsidP="001A5A41">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F921F5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C8369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2E37310" w14:textId="77777777" w:rsidR="00F62C02" w:rsidRPr="00F62C02" w:rsidRDefault="00F62C02" w:rsidP="00F62C02">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14:paraId="3AC1DA5F" w14:textId="77777777"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14:paraId="39E332C6" w14:textId="77777777" w:rsidR="00F62C02" w:rsidRPr="00F62C02" w:rsidRDefault="00F62C02" w:rsidP="00F62C02">
            <w:pPr>
              <w:spacing w:after="0"/>
              <w:rPr>
                <w:rFonts w:ascii="Arial" w:hAnsi="Arial" w:cs="Arial"/>
                <w:lang w:val="fr-FR"/>
              </w:rPr>
            </w:pPr>
          </w:p>
          <w:p w14:paraId="5C1F9B9D" w14:textId="77777777" w:rsidR="00F62C02" w:rsidRPr="00F62C02" w:rsidRDefault="00F62C02" w:rsidP="00F62C02">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14:paraId="43A1AD07" w14:textId="77777777" w:rsidR="00F62C02" w:rsidRPr="00F62C02" w:rsidRDefault="00F62C02" w:rsidP="00F62C02">
            <w:pPr>
              <w:spacing w:after="0"/>
              <w:rPr>
                <w:rFonts w:ascii="Arial" w:hAnsi="Arial" w:cs="Arial"/>
                <w:lang w:val="en-US"/>
              </w:rPr>
            </w:pPr>
          </w:p>
          <w:p w14:paraId="2C77BAF6" w14:textId="77777777" w:rsidR="00F62C02" w:rsidRPr="00F62C02" w:rsidRDefault="00F62C02" w:rsidP="00F62C02">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84C4BE8" w14:textId="77777777" w:rsidR="00F62C02" w:rsidRPr="00F62C02" w:rsidRDefault="00F62C02" w:rsidP="00F62C02">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7208C344" w14:textId="77777777" w:rsidR="00F62C02" w:rsidRPr="00F62C02" w:rsidRDefault="00F62C02" w:rsidP="00F62C02">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14:paraId="55380C8D" w14:textId="77777777" w:rsidR="001A5A41" w:rsidRDefault="00F62C02" w:rsidP="00F62C02">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14:paraId="62465902" w14:textId="77777777" w:rsidR="00F62C02" w:rsidRDefault="00F62C02" w:rsidP="00F62C02">
            <w:pPr>
              <w:spacing w:after="0"/>
              <w:rPr>
                <w:rFonts w:ascii="Arial" w:hAnsi="Arial" w:cs="Arial"/>
                <w:lang w:val="en-US"/>
              </w:rPr>
            </w:pPr>
          </w:p>
          <w:p w14:paraId="3FD18F1F" w14:textId="77777777"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A5A41" w:rsidRPr="001A5A41" w14:paraId="59CE47F8"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D81943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F1EB25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AD1A63" w14:textId="77777777" w:rsidR="001A5A41" w:rsidRPr="001A5A41" w:rsidRDefault="002517D5" w:rsidP="001A5A41">
            <w:pPr>
              <w:spacing w:after="0"/>
              <w:rPr>
                <w:rFonts w:ascii="Arial" w:hAnsi="Arial" w:cs="Arial"/>
                <w:sz w:val="14"/>
                <w:szCs w:val="14"/>
                <w:lang w:val="en-US"/>
              </w:rPr>
            </w:pPr>
            <w:hyperlink r:id="rId17" w:history="1">
              <w:r w:rsidR="001A5A41" w:rsidRPr="001A5A41">
                <w:rPr>
                  <w:rStyle w:val="Lienhypertexte"/>
                  <w:rFonts w:ascii="Arial" w:hAnsi="Arial" w:cs="Arial"/>
                  <w:sz w:val="14"/>
                  <w:szCs w:val="14"/>
                  <w:lang w:val="en-US"/>
                </w:rPr>
                <w:t>CP-211291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DA0CD2" w14:textId="77777777" w:rsidR="001A5A41" w:rsidRPr="001A5A41" w:rsidRDefault="001A5A41" w:rsidP="001A5A41">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62AD1B8"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3BC5C3B"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C2B1BDA" w14:textId="77777777" w:rsidR="00F62C02" w:rsidRPr="00F62C02" w:rsidRDefault="00F62C02" w:rsidP="00F62C02">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14:paraId="0CD83A90" w14:textId="77777777"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14:paraId="5E4B5AE9" w14:textId="77777777" w:rsidR="00F62C02" w:rsidRPr="00F62C02" w:rsidRDefault="00F62C02" w:rsidP="00F62C02">
            <w:pPr>
              <w:spacing w:after="0"/>
              <w:rPr>
                <w:rFonts w:ascii="Arial" w:hAnsi="Arial" w:cs="Arial"/>
                <w:lang w:val="fr-FR"/>
              </w:rPr>
            </w:pPr>
          </w:p>
          <w:p w14:paraId="0BEB8A1E" w14:textId="77777777" w:rsidR="00F62C02" w:rsidRPr="00F62C02" w:rsidRDefault="00F62C02" w:rsidP="00F62C02">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14:paraId="661E62D5" w14:textId="77777777" w:rsidR="00F62C02" w:rsidRDefault="00F62C02" w:rsidP="00F62C02">
            <w:pPr>
              <w:spacing w:after="0"/>
              <w:rPr>
                <w:rFonts w:ascii="Arial" w:hAnsi="Arial" w:cs="Arial"/>
                <w:lang w:val="en-US"/>
              </w:rPr>
            </w:pPr>
          </w:p>
          <w:p w14:paraId="36C27F96" w14:textId="77777777" w:rsidR="00F62C02" w:rsidRPr="00F62C02" w:rsidRDefault="00F62C02" w:rsidP="00F62C02">
            <w:pPr>
              <w:spacing w:after="0"/>
              <w:rPr>
                <w:rFonts w:ascii="Arial" w:hAnsi="Arial" w:cs="Arial"/>
                <w:lang w:val="en-US"/>
              </w:rPr>
            </w:pPr>
            <w:r w:rsidRPr="00F62C02">
              <w:rPr>
                <w:rFonts w:ascii="Arial" w:hAnsi="Arial" w:cs="Arial"/>
                <w:lang w:val="en-US"/>
              </w:rPr>
              <w:t>CT1 thanks SA1 for their LS on support of PWS over SNPN.</w:t>
            </w:r>
          </w:p>
          <w:p w14:paraId="5EA58125" w14:textId="77777777" w:rsidR="00F62C02" w:rsidRPr="00F62C02" w:rsidRDefault="00F62C02" w:rsidP="00F62C02">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14:paraId="0E58589D" w14:textId="77777777" w:rsidR="00F62C02" w:rsidRPr="00F62C02" w:rsidRDefault="00F62C02" w:rsidP="00F62C02">
            <w:pPr>
              <w:spacing w:after="0"/>
              <w:rPr>
                <w:rFonts w:ascii="Arial" w:hAnsi="Arial" w:cs="Arial"/>
                <w:lang w:val="en-US"/>
              </w:rPr>
            </w:pPr>
            <w:r w:rsidRPr="00F62C02">
              <w:rPr>
                <w:rFonts w:ascii="Arial" w:hAnsi="Arial" w:cs="Arial"/>
                <w:lang w:val="en-US"/>
              </w:rPr>
              <w:t>Additionally, CT1 would like to ask SA1 the following questions:</w:t>
            </w:r>
          </w:p>
          <w:p w14:paraId="6E4C2F49" w14:textId="77777777" w:rsidR="00F62C02" w:rsidRPr="00F62C02" w:rsidRDefault="00F62C02" w:rsidP="00F62C02">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14:paraId="7BBF02D2" w14:textId="77777777" w:rsidR="00F62C02" w:rsidRPr="00F62C02" w:rsidRDefault="00F62C02" w:rsidP="00F62C02">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14:paraId="69DC2381" w14:textId="77777777" w:rsidR="00F62C02" w:rsidRPr="00F62C02" w:rsidRDefault="00F62C02" w:rsidP="00F62C02">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14:paraId="3D4AF763" w14:textId="77777777" w:rsidR="001A5A41" w:rsidRDefault="00F62C02" w:rsidP="00F62C02">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14:paraId="00015D8C" w14:textId="77777777" w:rsidR="00F62C02" w:rsidRDefault="00F62C02" w:rsidP="00F62C02">
            <w:pPr>
              <w:spacing w:after="0"/>
              <w:rPr>
                <w:rFonts w:ascii="Arial" w:hAnsi="Arial" w:cs="Arial"/>
                <w:lang w:val="en-US"/>
              </w:rPr>
            </w:pPr>
          </w:p>
          <w:p w14:paraId="4F6E6966" w14:textId="77777777"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F15451" w:rsidRPr="001A5A41" w14:paraId="6B6DE491"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59ABDB98" w14:textId="77777777" w:rsidR="00F15451" w:rsidRPr="001A5A41" w:rsidRDefault="00F15451"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1442A4" w14:textId="77777777" w:rsidR="00F15451" w:rsidRPr="001A5A41" w:rsidRDefault="00F15451"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4D610C" w14:textId="77777777" w:rsidR="00F15451" w:rsidRPr="001A5A41" w:rsidRDefault="002517D5" w:rsidP="00050B1C">
            <w:pPr>
              <w:spacing w:after="0"/>
              <w:rPr>
                <w:rFonts w:ascii="Arial" w:hAnsi="Arial" w:cs="Arial"/>
                <w:sz w:val="14"/>
                <w:szCs w:val="14"/>
                <w:lang w:val="en-US"/>
              </w:rPr>
            </w:pPr>
            <w:hyperlink r:id="rId18" w:history="1">
              <w:r w:rsidR="00F15451" w:rsidRPr="001A5A41">
                <w:rPr>
                  <w:rStyle w:val="Lienhypertexte"/>
                  <w:rFonts w:ascii="Arial" w:hAnsi="Arial" w:cs="Arial"/>
                  <w:sz w:val="14"/>
                  <w:szCs w:val="14"/>
                  <w:lang w:val="en-US"/>
                </w:rPr>
                <w:t>CP-211294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090F089" w14:textId="77777777" w:rsidR="00F15451" w:rsidRPr="001A5A41" w:rsidRDefault="00F15451" w:rsidP="00050B1C">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689642" w14:textId="77777777" w:rsidR="00F15451" w:rsidRPr="001A5A41" w:rsidRDefault="00F1545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E591754" w14:textId="77777777" w:rsidR="00F15451" w:rsidRPr="001A5A41" w:rsidRDefault="00F1545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AE0B195" w14:textId="77777777" w:rsidR="00F15451" w:rsidRPr="00F15451" w:rsidRDefault="00F15451" w:rsidP="00050B1C">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14:paraId="09096039" w14:textId="77777777" w:rsidR="00F15451" w:rsidRPr="00F15451" w:rsidRDefault="00F15451" w:rsidP="00050B1C">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14:paraId="47BD1BEF" w14:textId="77777777" w:rsidR="00F15451" w:rsidRPr="00F15451" w:rsidRDefault="00F15451" w:rsidP="00050B1C">
            <w:pPr>
              <w:spacing w:after="0"/>
              <w:rPr>
                <w:rFonts w:ascii="Arial" w:hAnsi="Arial" w:cs="Arial"/>
                <w:lang w:val="fr-FR"/>
              </w:rPr>
            </w:pPr>
          </w:p>
          <w:p w14:paraId="3CE586A0" w14:textId="77777777" w:rsidR="00F15451" w:rsidRPr="00F15451" w:rsidRDefault="00F15451" w:rsidP="00050B1C">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14:paraId="4C6A8A0E" w14:textId="77777777" w:rsidR="00F15451" w:rsidRPr="00F15451" w:rsidRDefault="00F15451" w:rsidP="00050B1C">
            <w:pPr>
              <w:spacing w:after="0"/>
              <w:rPr>
                <w:rFonts w:ascii="Arial" w:hAnsi="Arial" w:cs="Arial"/>
              </w:rPr>
            </w:pPr>
          </w:p>
          <w:p w14:paraId="2E3F2470" w14:textId="77777777" w:rsidR="00F15451" w:rsidRPr="00F15451" w:rsidRDefault="00F15451" w:rsidP="00050B1C">
            <w:pPr>
              <w:spacing w:after="0"/>
              <w:rPr>
                <w:rFonts w:ascii="Arial" w:hAnsi="Arial" w:cs="Arial"/>
              </w:rPr>
            </w:pPr>
            <w:r w:rsidRPr="00F15451">
              <w:rPr>
                <w:rFonts w:ascii="Arial" w:hAnsi="Arial" w:cs="Arial"/>
              </w:rPr>
              <w:t>RAN2 thanks SA1 for their LS informing RAN2 that SA1 “sees the need to introduce support of PWS over SNPN in Rel-17.”</w:t>
            </w:r>
          </w:p>
          <w:p w14:paraId="47659F00" w14:textId="77777777" w:rsidR="00F15451" w:rsidRDefault="00F15451" w:rsidP="00050B1C">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14:paraId="20919353" w14:textId="77777777" w:rsidR="00F15451" w:rsidRDefault="00F15451" w:rsidP="00050B1C">
            <w:pPr>
              <w:spacing w:after="0"/>
              <w:rPr>
                <w:rFonts w:ascii="Arial" w:hAnsi="Arial" w:cs="Arial"/>
              </w:rPr>
            </w:pPr>
          </w:p>
          <w:p w14:paraId="0BCDA635" w14:textId="77777777" w:rsidR="00F15451" w:rsidRPr="00F15451" w:rsidRDefault="00DF4781" w:rsidP="00050B1C">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DF4781" w:rsidRPr="001A5A41" w14:paraId="030476A4"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71E67A0C"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1E50370"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9C1BAE0" w14:textId="77777777" w:rsidR="00DF4781" w:rsidRPr="001A5A41" w:rsidRDefault="002517D5" w:rsidP="00050B1C">
            <w:pPr>
              <w:spacing w:after="0"/>
              <w:rPr>
                <w:rFonts w:ascii="Arial" w:hAnsi="Arial" w:cs="Arial"/>
                <w:sz w:val="14"/>
                <w:szCs w:val="14"/>
                <w:lang w:val="en-US"/>
              </w:rPr>
            </w:pPr>
            <w:hyperlink r:id="rId19" w:history="1">
              <w:r w:rsidR="00DF4781" w:rsidRPr="001A5A41">
                <w:rPr>
                  <w:rStyle w:val="Lienhypertexte"/>
                  <w:rFonts w:ascii="Arial" w:hAnsi="Arial" w:cs="Arial"/>
                  <w:sz w:val="14"/>
                  <w:szCs w:val="14"/>
                  <w:lang w:val="en-US"/>
                </w:rPr>
                <w:t>CP-211296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82AFF63" w14:textId="77777777" w:rsidR="00DF4781" w:rsidRPr="001A5A41" w:rsidRDefault="00DF4781" w:rsidP="00050B1C">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49454E8"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989F6E3"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CD13B8E" w14:textId="77777777" w:rsidR="00DF4781" w:rsidRPr="00DF4781" w:rsidRDefault="00DF4781" w:rsidP="00DF4781">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14:paraId="11E68F4E" w14:textId="77777777" w:rsidR="00DF4781" w:rsidRPr="00DF4781" w:rsidRDefault="00DF4781" w:rsidP="00DF4781">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14:paraId="55145935" w14:textId="77777777" w:rsidR="00DF4781" w:rsidRPr="00DF4781" w:rsidRDefault="00DF4781" w:rsidP="00DF4781">
            <w:pPr>
              <w:spacing w:after="0"/>
              <w:rPr>
                <w:rFonts w:ascii="Arial" w:hAnsi="Arial" w:cs="Arial"/>
                <w:lang w:val="fr-FR"/>
              </w:rPr>
            </w:pPr>
          </w:p>
          <w:p w14:paraId="08AF371A" w14:textId="77777777" w:rsidR="00DF4781" w:rsidRPr="00DF4781" w:rsidRDefault="00DF4781" w:rsidP="00DF4781">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14:paraId="44E182B0" w14:textId="77777777" w:rsidR="00DF4781" w:rsidRPr="00DF4781" w:rsidRDefault="00DF4781" w:rsidP="00DF4781">
            <w:pPr>
              <w:spacing w:after="0"/>
              <w:rPr>
                <w:rFonts w:ascii="Arial" w:hAnsi="Arial" w:cs="Arial"/>
                <w:lang w:val="en-US"/>
              </w:rPr>
            </w:pPr>
          </w:p>
          <w:p w14:paraId="1A5F7427" w14:textId="77777777" w:rsidR="00DF4781" w:rsidRPr="00DF4781" w:rsidRDefault="00DF4781" w:rsidP="00DF4781">
            <w:pPr>
              <w:spacing w:after="0"/>
              <w:rPr>
                <w:rFonts w:ascii="Arial" w:hAnsi="Arial" w:cs="Arial"/>
                <w:lang w:val="en-US"/>
              </w:rPr>
            </w:pPr>
            <w:r w:rsidRPr="00DF4781">
              <w:rPr>
                <w:rFonts w:ascii="Arial" w:hAnsi="Arial" w:cs="Arial"/>
                <w:lang w:val="en-US"/>
              </w:rPr>
              <w:t xml:space="preserve">RAN3 thanks SA1 for the LS on support of PWS over SNPN. </w:t>
            </w:r>
          </w:p>
          <w:p w14:paraId="5AF7CA51" w14:textId="77777777" w:rsidR="00DF4781" w:rsidRPr="00DF4781" w:rsidRDefault="00DF4781" w:rsidP="00DF4781">
            <w:pPr>
              <w:spacing w:after="0"/>
              <w:rPr>
                <w:rFonts w:ascii="Arial" w:hAnsi="Arial" w:cs="Arial"/>
                <w:lang w:val="en-US"/>
              </w:rPr>
            </w:pPr>
          </w:p>
          <w:p w14:paraId="6F197092" w14:textId="77777777" w:rsidR="00DF4781" w:rsidRDefault="00DF4781" w:rsidP="00DF4781">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14:paraId="3E008780" w14:textId="77777777" w:rsidR="00DF4781" w:rsidRDefault="00DF4781" w:rsidP="00DF4781">
            <w:pPr>
              <w:spacing w:after="0"/>
              <w:rPr>
                <w:rFonts w:ascii="Arial" w:hAnsi="Arial" w:cs="Arial"/>
              </w:rPr>
            </w:pPr>
          </w:p>
          <w:p w14:paraId="355B1A15" w14:textId="77777777" w:rsidR="00DF4781" w:rsidRPr="001A5A41" w:rsidRDefault="00DF4781" w:rsidP="00DF4781">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DF4781" w:rsidRPr="001A5A41" w14:paraId="04A14F04" w14:textId="77777777" w:rsidTr="00050B1C">
        <w:trPr>
          <w:cantSplit/>
        </w:trPr>
        <w:tc>
          <w:tcPr>
            <w:tcW w:w="817" w:type="dxa"/>
            <w:tcBorders>
              <w:top w:val="single" w:sz="4" w:space="0" w:color="auto"/>
              <w:left w:val="single" w:sz="18" w:space="0" w:color="auto"/>
              <w:bottom w:val="nil"/>
              <w:right w:val="single" w:sz="4" w:space="0" w:color="auto"/>
            </w:tcBorders>
            <w:shd w:val="clear" w:color="000000" w:fill="FFFFFF"/>
          </w:tcPr>
          <w:p w14:paraId="5D483157"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599C68D" w14:textId="77777777" w:rsidR="00DF4781" w:rsidRPr="001A5A41" w:rsidRDefault="00DF4781"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762E7F0" w14:textId="77777777" w:rsidR="00DF4781" w:rsidRPr="001A5A41" w:rsidRDefault="002517D5" w:rsidP="00050B1C">
            <w:pPr>
              <w:spacing w:after="0"/>
              <w:rPr>
                <w:rFonts w:ascii="Arial" w:hAnsi="Arial" w:cs="Arial"/>
                <w:sz w:val="14"/>
                <w:szCs w:val="14"/>
                <w:lang w:val="en-US"/>
              </w:rPr>
            </w:pPr>
            <w:hyperlink r:id="rId20" w:history="1">
              <w:r w:rsidR="00DF4781" w:rsidRPr="001A5A41">
                <w:rPr>
                  <w:rStyle w:val="Lienhypertexte"/>
                  <w:rFonts w:ascii="Arial" w:hAnsi="Arial" w:cs="Arial"/>
                  <w:sz w:val="14"/>
                  <w:szCs w:val="14"/>
                  <w:lang w:val="en-US"/>
                </w:rPr>
                <w:t>CP-211297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868BE6C" w14:textId="77777777" w:rsidR="00DF4781" w:rsidRPr="001A5A41" w:rsidRDefault="00DF4781" w:rsidP="00050B1C">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5E2614"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E795DF" w14:textId="77777777" w:rsidR="00DF4781" w:rsidRPr="001A5A41" w:rsidRDefault="00DF4781" w:rsidP="00050B1C">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A6D663A" w14:textId="77777777" w:rsidR="00DF4781" w:rsidRPr="00DF4781" w:rsidRDefault="00DF4781" w:rsidP="00DF4781">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14:paraId="71F78D38" w14:textId="77777777" w:rsidR="00DF4781" w:rsidRPr="00DF4781" w:rsidRDefault="00DF4781" w:rsidP="00DF4781">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14:paraId="40F1887E" w14:textId="77777777" w:rsidR="00DF4781" w:rsidRPr="00DF4781" w:rsidRDefault="00DF4781" w:rsidP="00DF4781">
            <w:pPr>
              <w:spacing w:after="0"/>
              <w:rPr>
                <w:rFonts w:ascii="Arial" w:hAnsi="Arial" w:cs="Arial"/>
              </w:rPr>
            </w:pPr>
          </w:p>
          <w:p w14:paraId="0D0E1A06" w14:textId="77777777" w:rsidR="00DF4781" w:rsidRPr="00DF4781" w:rsidRDefault="00DF4781" w:rsidP="00DF4781">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14:paraId="71092042" w14:textId="77777777" w:rsidR="00DF4781" w:rsidRPr="00DF4781" w:rsidRDefault="00DF4781" w:rsidP="00DF4781">
            <w:pPr>
              <w:spacing w:after="0"/>
              <w:rPr>
                <w:rFonts w:ascii="Arial" w:hAnsi="Arial" w:cs="Arial"/>
              </w:rPr>
            </w:pPr>
            <w:r w:rsidRPr="00DF4781">
              <w:rPr>
                <w:rFonts w:ascii="Arial" w:hAnsi="Arial" w:cs="Arial"/>
              </w:rPr>
              <w:tab/>
            </w:r>
          </w:p>
          <w:p w14:paraId="06277A24" w14:textId="77777777" w:rsidR="00DF4781" w:rsidRPr="00DF4781" w:rsidRDefault="00DF4781" w:rsidP="00DF4781">
            <w:pPr>
              <w:spacing w:after="0"/>
              <w:rPr>
                <w:rFonts w:ascii="Arial" w:hAnsi="Arial" w:cs="Arial"/>
              </w:rPr>
            </w:pPr>
            <w:r w:rsidRPr="00DF4781">
              <w:rPr>
                <w:rFonts w:ascii="Arial" w:hAnsi="Arial" w:cs="Arial"/>
              </w:rPr>
              <w:t xml:space="preserve">SA2 thanks SA1 for the LS on support of PWS over SNPN. </w:t>
            </w:r>
          </w:p>
          <w:p w14:paraId="33857BCA" w14:textId="77777777" w:rsidR="00DF4781" w:rsidRDefault="00DF4781" w:rsidP="00DF4781">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14:paraId="22EABD84" w14:textId="77777777" w:rsidR="00DF4781" w:rsidRDefault="00DF4781" w:rsidP="00DF4781">
            <w:pPr>
              <w:spacing w:after="0"/>
              <w:rPr>
                <w:rFonts w:ascii="Arial" w:hAnsi="Arial" w:cs="Arial"/>
              </w:rPr>
            </w:pPr>
          </w:p>
          <w:p w14:paraId="22752F38" w14:textId="77777777" w:rsidR="00DF4781" w:rsidRPr="00DF4781" w:rsidRDefault="00DF4781" w:rsidP="00DF4781">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A5A41" w:rsidRPr="001A5A41" w14:paraId="7C3A2F24"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B60ED7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1083FEF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2D873A4" w14:textId="77777777" w:rsidR="001A5A41" w:rsidRPr="001A5A41" w:rsidRDefault="002517D5" w:rsidP="001A5A41">
            <w:pPr>
              <w:spacing w:after="0"/>
              <w:rPr>
                <w:rFonts w:ascii="Arial" w:hAnsi="Arial" w:cs="Arial"/>
                <w:sz w:val="14"/>
                <w:szCs w:val="14"/>
                <w:lang w:val="en-US"/>
              </w:rPr>
            </w:pPr>
            <w:hyperlink r:id="rId21" w:history="1">
              <w:r w:rsidR="001A5A41" w:rsidRPr="001A5A41">
                <w:rPr>
                  <w:rStyle w:val="Lienhypertexte"/>
                  <w:rFonts w:ascii="Arial" w:hAnsi="Arial" w:cs="Arial"/>
                  <w:sz w:val="14"/>
                  <w:szCs w:val="14"/>
                  <w:lang w:val="en-US"/>
                </w:rPr>
                <w:t>CP-211292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4D9195E" w14:textId="77777777" w:rsidR="001A5A41" w:rsidRPr="001A5A41" w:rsidRDefault="001A5A41" w:rsidP="001A5A41">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7AF0D3C"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19B615B"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F2C07E" w14:textId="77777777" w:rsidR="00F62C02" w:rsidRPr="00F62C02" w:rsidRDefault="00F62C02" w:rsidP="00F62C02">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14:paraId="1BCF72D9" w14:textId="77777777"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14:paraId="0075B6D8" w14:textId="77777777" w:rsidR="00F62C02" w:rsidRPr="00F62C02" w:rsidRDefault="00F62C02" w:rsidP="00F62C02">
            <w:pPr>
              <w:spacing w:after="0"/>
              <w:rPr>
                <w:rFonts w:ascii="Arial" w:hAnsi="Arial" w:cs="Arial"/>
                <w:lang w:val="fr-FR"/>
              </w:rPr>
            </w:pPr>
          </w:p>
          <w:p w14:paraId="3EF41EF0" w14:textId="77777777" w:rsidR="00F62C02" w:rsidRPr="00474C84" w:rsidRDefault="00F62C02" w:rsidP="00F62C02">
            <w:pPr>
              <w:spacing w:after="0"/>
              <w:rPr>
                <w:rFonts w:ascii="Arial" w:hAnsi="Arial" w:cs="Arial"/>
                <w:lang w:val="fr-FR"/>
              </w:rPr>
            </w:pPr>
            <w:r w:rsidRPr="00F62C02">
              <w:rPr>
                <w:rFonts w:ascii="Arial" w:hAnsi="Arial" w:cs="Arial"/>
                <w:lang w:val="fr-FR"/>
              </w:rPr>
              <w:t>Contact person:</w:t>
            </w:r>
            <w:r w:rsidRPr="00F62C02">
              <w:rPr>
                <w:rFonts w:ascii="Arial" w:hAnsi="Arial" w:cs="Arial"/>
                <w:lang w:val="fr-FR"/>
              </w:rPr>
              <w:tab/>
            </w:r>
            <w:r>
              <w:rPr>
                <w:rFonts w:ascii="Arial" w:hAnsi="Arial" w:cs="Arial"/>
                <w:lang w:val="fr-FR"/>
              </w:rPr>
              <w:t xml:space="preserve"> </w:t>
            </w:r>
            <w:r w:rsidRPr="00474C84">
              <w:rPr>
                <w:rFonts w:ascii="Arial" w:hAnsi="Arial" w:cs="Arial"/>
                <w:lang w:val="fr-FR"/>
              </w:rPr>
              <w:t>lge.com</w:t>
            </w:r>
          </w:p>
          <w:p w14:paraId="3653A5F2" w14:textId="77777777" w:rsidR="00F62C02" w:rsidRPr="00474C84" w:rsidRDefault="00F62C02" w:rsidP="00F62C02">
            <w:pPr>
              <w:spacing w:after="0"/>
              <w:rPr>
                <w:rFonts w:ascii="Arial" w:hAnsi="Arial" w:cs="Arial"/>
                <w:lang w:val="fr-FR"/>
              </w:rPr>
            </w:pPr>
          </w:p>
          <w:p w14:paraId="4212022A" w14:textId="77777777" w:rsidR="00F62C02" w:rsidRPr="00F62C02" w:rsidRDefault="00F62C02" w:rsidP="00F62C02">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47E9E983" w14:textId="77777777" w:rsidR="00F62C02" w:rsidRPr="00F62C02" w:rsidRDefault="00F62C02" w:rsidP="00F62C02">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14:paraId="73B021C6" w14:textId="77777777" w:rsidR="00F62C02" w:rsidRPr="00F62C02" w:rsidRDefault="00F62C02" w:rsidP="00F62C02">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14:paraId="470CAB4E" w14:textId="77777777" w:rsidR="001A5A41" w:rsidRDefault="00F62C02" w:rsidP="00F62C02">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14:paraId="4C14AB46" w14:textId="77777777" w:rsidR="00F62C02" w:rsidRDefault="00F62C02" w:rsidP="00F62C02">
            <w:pPr>
              <w:spacing w:after="0"/>
              <w:rPr>
                <w:rFonts w:ascii="Arial" w:hAnsi="Arial" w:cs="Arial"/>
                <w:lang w:val="en-US"/>
              </w:rPr>
            </w:pPr>
          </w:p>
          <w:p w14:paraId="4FFB7166" w14:textId="77777777"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sidR="00F15451">
              <w:rPr>
                <w:rFonts w:ascii="Arial" w:hAnsi="Arial" w:cs="Arial"/>
                <w:lang w:val="en-US"/>
              </w:rPr>
              <w:t xml:space="preserve">. CT in </w:t>
            </w:r>
            <w:r>
              <w:rPr>
                <w:rFonts w:ascii="Arial" w:hAnsi="Arial" w:cs="Arial"/>
                <w:lang w:val="en-US"/>
              </w:rPr>
              <w:t>copy for information</w:t>
            </w:r>
          </w:p>
        </w:tc>
      </w:tr>
      <w:tr w:rsidR="001A5A41" w:rsidRPr="001A5A41" w14:paraId="55C9695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5F2F77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FB15C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D7EF10B" w14:textId="77777777" w:rsidR="001A5A41" w:rsidRPr="001A5A41" w:rsidRDefault="002517D5" w:rsidP="001A5A41">
            <w:pPr>
              <w:spacing w:after="0"/>
              <w:rPr>
                <w:rFonts w:ascii="Arial" w:hAnsi="Arial" w:cs="Arial"/>
                <w:sz w:val="14"/>
                <w:szCs w:val="14"/>
                <w:lang w:val="en-US"/>
              </w:rPr>
            </w:pPr>
            <w:hyperlink r:id="rId22" w:history="1">
              <w:r w:rsidR="001A5A41" w:rsidRPr="001A5A41">
                <w:rPr>
                  <w:rStyle w:val="Lienhypertexte"/>
                  <w:rFonts w:ascii="Arial" w:hAnsi="Arial" w:cs="Arial"/>
                  <w:sz w:val="14"/>
                  <w:szCs w:val="14"/>
                  <w:lang w:val="en-US"/>
                </w:rPr>
                <w:t>CP-211293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F221F8" w14:textId="77777777" w:rsidR="001A5A41" w:rsidRPr="001A5A41" w:rsidRDefault="001A5A41" w:rsidP="001A5A41">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90DDAF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3954411"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0610509" w14:textId="77777777" w:rsidR="00DF4781" w:rsidRDefault="00DF4781" w:rsidP="00F62C02">
            <w:pPr>
              <w:spacing w:after="0"/>
              <w:rPr>
                <w:rFonts w:ascii="Arial" w:hAnsi="Arial" w:cs="Arial"/>
                <w:lang w:val="en-US"/>
              </w:rPr>
            </w:pPr>
            <w:r>
              <w:rPr>
                <w:rFonts w:ascii="Arial" w:hAnsi="Arial" w:cs="Arial"/>
                <w:lang w:val="en-US"/>
              </w:rPr>
              <w:t>To: RAN SA, CT</w:t>
            </w:r>
          </w:p>
          <w:p w14:paraId="150B0157" w14:textId="77777777" w:rsidR="00DF4781" w:rsidRDefault="00DF4781" w:rsidP="00F62C02">
            <w:pPr>
              <w:spacing w:after="0"/>
              <w:rPr>
                <w:rFonts w:ascii="Arial" w:hAnsi="Arial" w:cs="Arial"/>
                <w:lang w:val="en-US"/>
              </w:rPr>
            </w:pPr>
          </w:p>
          <w:p w14:paraId="623F1CA1" w14:textId="77777777" w:rsidR="00F62C02" w:rsidRDefault="00BA45C0" w:rsidP="00F62C02">
            <w:pPr>
              <w:spacing w:after="0"/>
              <w:rPr>
                <w:rFonts w:ascii="Arial" w:hAnsi="Arial" w:cs="Arial"/>
                <w:lang w:val="en-US"/>
              </w:rPr>
            </w:pPr>
            <w:r>
              <w:rPr>
                <w:rFonts w:ascii="Arial" w:hAnsi="Arial" w:cs="Arial"/>
                <w:lang w:val="en-US"/>
              </w:rPr>
              <w:t>Presenting the new IOWN GF (</w:t>
            </w:r>
            <w:r w:rsidR="00F62C02"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14:paraId="2A3A24E8" w14:textId="77777777" w:rsidR="00F62C02" w:rsidRDefault="00F62C02" w:rsidP="00F62C02">
            <w:pPr>
              <w:spacing w:after="0"/>
              <w:rPr>
                <w:rFonts w:ascii="Arial" w:hAnsi="Arial" w:cs="Arial"/>
                <w:lang w:val="en-US"/>
              </w:rPr>
            </w:pPr>
          </w:p>
          <w:p w14:paraId="13A698A6" w14:textId="77777777" w:rsidR="00F15451" w:rsidRDefault="00F15451" w:rsidP="00F15451">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14:paraId="793ACCE7" w14:textId="77777777" w:rsidR="00F15451" w:rsidRDefault="00F15451" w:rsidP="00F15451">
            <w:pPr>
              <w:spacing w:after="0"/>
              <w:rPr>
                <w:rFonts w:ascii="Arial" w:hAnsi="Arial" w:cs="Arial"/>
                <w:lang w:val="en-US"/>
              </w:rPr>
            </w:pPr>
          </w:p>
          <w:p w14:paraId="5FD3A763" w14:textId="77777777" w:rsidR="00F15451" w:rsidRPr="001A5A41" w:rsidRDefault="00F15451" w:rsidP="00F15451">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A5A41" w:rsidRPr="001A5A41" w14:paraId="73E9EBFD"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ADB096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0052D6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1ABB8F6" w14:textId="77777777" w:rsidR="001A5A41" w:rsidRPr="001A5A41" w:rsidRDefault="002517D5" w:rsidP="001A5A41">
            <w:pPr>
              <w:spacing w:after="0"/>
              <w:rPr>
                <w:rFonts w:ascii="Arial" w:hAnsi="Arial" w:cs="Arial"/>
                <w:sz w:val="14"/>
                <w:szCs w:val="14"/>
                <w:lang w:val="en-US"/>
              </w:rPr>
            </w:pPr>
            <w:hyperlink r:id="rId23" w:history="1">
              <w:r w:rsidR="001A5A41" w:rsidRPr="001A5A41">
                <w:rPr>
                  <w:rStyle w:val="Lienhypertexte"/>
                  <w:rFonts w:ascii="Arial" w:hAnsi="Arial" w:cs="Arial"/>
                  <w:sz w:val="14"/>
                  <w:szCs w:val="14"/>
                  <w:lang w:val="en-US"/>
                </w:rPr>
                <w:t>CP-211295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E38876" w14:textId="77777777" w:rsidR="001A5A41" w:rsidRPr="001A5A41" w:rsidRDefault="001A5A41" w:rsidP="001A5A41">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AF70192"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103E454"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5B3D63" w14:textId="77777777" w:rsidR="006525C0" w:rsidRPr="006525C0" w:rsidRDefault="006525C0" w:rsidP="006525C0">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14:paraId="404ED4C2" w14:textId="77777777" w:rsidR="006525C0" w:rsidRPr="006525C0" w:rsidRDefault="006525C0" w:rsidP="006525C0">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14:paraId="2B44EF7E" w14:textId="77777777" w:rsidR="006525C0" w:rsidRPr="006525C0" w:rsidRDefault="006525C0" w:rsidP="006525C0">
            <w:pPr>
              <w:spacing w:after="0"/>
              <w:rPr>
                <w:rFonts w:ascii="Arial" w:hAnsi="Arial" w:cs="Arial"/>
                <w:lang w:val="fr-FR"/>
              </w:rPr>
            </w:pPr>
          </w:p>
          <w:p w14:paraId="0EA48686" w14:textId="77777777" w:rsidR="006525C0" w:rsidRPr="00474C84" w:rsidRDefault="006525C0" w:rsidP="006525C0">
            <w:pPr>
              <w:spacing w:after="0"/>
              <w:rPr>
                <w:rFonts w:ascii="Arial" w:hAnsi="Arial" w:cs="Arial"/>
                <w:lang w:val="en-US"/>
              </w:rPr>
            </w:pPr>
            <w:r w:rsidRPr="006525C0">
              <w:rPr>
                <w:rFonts w:ascii="Arial" w:hAnsi="Arial" w:cs="Arial"/>
              </w:rPr>
              <w:t>Contact person:</w:t>
            </w:r>
            <w:r w:rsidRPr="006525C0">
              <w:rPr>
                <w:rFonts w:ascii="Arial" w:hAnsi="Arial" w:cs="Arial"/>
              </w:rPr>
              <w:tab/>
            </w:r>
            <w:r>
              <w:rPr>
                <w:rFonts w:ascii="Arial" w:hAnsi="Arial" w:cs="Arial"/>
              </w:rPr>
              <w:t xml:space="preserve"> </w:t>
            </w:r>
            <w:r w:rsidRPr="00474C84">
              <w:rPr>
                <w:rFonts w:ascii="Arial" w:hAnsi="Arial" w:cs="Arial"/>
                <w:lang w:val="en-US"/>
              </w:rPr>
              <w:t>huawei.com</w:t>
            </w:r>
          </w:p>
          <w:p w14:paraId="58C97CAC" w14:textId="77777777" w:rsidR="006525C0" w:rsidRDefault="006525C0" w:rsidP="006525C0">
            <w:pPr>
              <w:spacing w:after="0"/>
              <w:rPr>
                <w:rFonts w:ascii="Arial" w:hAnsi="Arial" w:cs="Arial"/>
              </w:rPr>
            </w:pPr>
          </w:p>
          <w:p w14:paraId="44C0C2F4" w14:textId="77777777" w:rsidR="006525C0" w:rsidRPr="006525C0" w:rsidRDefault="006525C0" w:rsidP="006525C0">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14:paraId="3203D6C5" w14:textId="77777777" w:rsidR="006525C0" w:rsidRPr="006525C0" w:rsidRDefault="006525C0" w:rsidP="006525C0">
            <w:pPr>
              <w:spacing w:after="0"/>
              <w:rPr>
                <w:rFonts w:ascii="Arial" w:hAnsi="Arial" w:cs="Arial"/>
              </w:rPr>
            </w:pPr>
            <w:r w:rsidRPr="006525C0">
              <w:rPr>
                <w:rFonts w:ascii="Arial" w:hAnsi="Arial" w:cs="Arial"/>
              </w:rPr>
              <w:t>From RAN3 perspective:</w:t>
            </w:r>
          </w:p>
          <w:p w14:paraId="58530C05" w14:textId="77777777" w:rsidR="006525C0" w:rsidRPr="006525C0" w:rsidRDefault="006525C0" w:rsidP="006525C0">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14:paraId="05010E76" w14:textId="77777777" w:rsidR="006525C0" w:rsidRPr="006525C0" w:rsidRDefault="006525C0" w:rsidP="006525C0">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14:paraId="149474E6" w14:textId="77777777" w:rsidR="001A5A41" w:rsidRDefault="006525C0" w:rsidP="006525C0">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14:paraId="1E555F98" w14:textId="77777777" w:rsidR="006525C0" w:rsidRDefault="006525C0" w:rsidP="006525C0">
            <w:pPr>
              <w:spacing w:after="0"/>
              <w:rPr>
                <w:rFonts w:ascii="Arial" w:hAnsi="Arial" w:cs="Arial"/>
              </w:rPr>
            </w:pPr>
          </w:p>
          <w:p w14:paraId="4C40FAFF" w14:textId="77777777" w:rsidR="006525C0" w:rsidRPr="006525C0" w:rsidRDefault="006525C0" w:rsidP="006525C0">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This LS will be handled by CT4 at their next </w:t>
            </w:r>
            <w:r w:rsidR="00A25369">
              <w:rPr>
                <w:rFonts w:ascii="Arial" w:hAnsi="Arial" w:cs="Arial"/>
                <w:lang w:val="en-US"/>
              </w:rPr>
              <w:t>meeting</w:t>
            </w:r>
          </w:p>
        </w:tc>
      </w:tr>
      <w:tr w:rsidR="001A5A41" w:rsidRPr="001A5A41" w14:paraId="40BF862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00F4391"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149FF8D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81AA1AE" w14:textId="77777777" w:rsidR="001A5A41" w:rsidRPr="001A5A41" w:rsidRDefault="002517D5" w:rsidP="001A5A41">
            <w:pPr>
              <w:spacing w:after="0"/>
              <w:rPr>
                <w:rFonts w:ascii="Arial" w:hAnsi="Arial" w:cs="Arial"/>
                <w:sz w:val="14"/>
                <w:szCs w:val="14"/>
                <w:lang w:val="en-US"/>
              </w:rPr>
            </w:pPr>
            <w:hyperlink r:id="rId24" w:history="1">
              <w:r w:rsidR="001A5A41" w:rsidRPr="001A5A41">
                <w:rPr>
                  <w:rStyle w:val="Lienhypertexte"/>
                  <w:rFonts w:ascii="Arial" w:hAnsi="Arial" w:cs="Arial"/>
                  <w:sz w:val="14"/>
                  <w:szCs w:val="14"/>
                  <w:lang w:val="en-US"/>
                </w:rPr>
                <w:t>CP-211298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0B96BED" w14:textId="77777777" w:rsidR="001A5A41" w:rsidRPr="001A5A41" w:rsidRDefault="001A5A41" w:rsidP="001A5A41">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46E232A"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047C15A"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BD14AEC" w14:textId="77777777" w:rsidR="00A25369" w:rsidRDefault="00A25369" w:rsidP="00A25369">
            <w:pPr>
              <w:spacing w:after="0"/>
              <w:rPr>
                <w:rFonts w:ascii="Arial" w:hAnsi="Arial" w:cs="Arial"/>
                <w:lang w:val="en-US"/>
              </w:rPr>
            </w:pPr>
            <w:r>
              <w:rPr>
                <w:rFonts w:ascii="Arial" w:hAnsi="Arial" w:cs="Arial"/>
                <w:lang w:val="en-US"/>
              </w:rPr>
              <w:t>To: RAN, CT, SA</w:t>
            </w:r>
          </w:p>
          <w:p w14:paraId="0734268B" w14:textId="77777777" w:rsidR="00A25369" w:rsidRPr="00A25369" w:rsidRDefault="00A25369" w:rsidP="00A25369">
            <w:pPr>
              <w:spacing w:after="0"/>
              <w:rPr>
                <w:rFonts w:ascii="Arial" w:hAnsi="Arial" w:cs="Arial"/>
                <w:lang w:val="en-US"/>
              </w:rPr>
            </w:pPr>
          </w:p>
          <w:p w14:paraId="76B74616" w14:textId="77777777" w:rsidR="00A25369" w:rsidRPr="00A25369" w:rsidRDefault="00A25369" w:rsidP="00A25369">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14:paraId="70089E8B" w14:textId="77777777" w:rsidR="00A25369" w:rsidRPr="00A25369" w:rsidRDefault="00A25369" w:rsidP="00A25369">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14:paraId="15B731B6" w14:textId="77777777" w:rsidR="00A25369" w:rsidRPr="00A25369" w:rsidRDefault="00A25369" w:rsidP="00A25369">
            <w:pPr>
              <w:spacing w:after="0"/>
              <w:rPr>
                <w:rFonts w:ascii="Arial" w:hAnsi="Arial" w:cs="Arial"/>
                <w:lang w:val="en-US"/>
              </w:rPr>
            </w:pPr>
            <w:r w:rsidRPr="00A25369">
              <w:rPr>
                <w:rFonts w:ascii="Arial" w:hAnsi="Arial" w:cs="Arial"/>
                <w:lang w:val="en-US"/>
              </w:rPr>
              <w:t>equipment.</w:t>
            </w:r>
          </w:p>
          <w:p w14:paraId="2FFAC64B" w14:textId="77777777" w:rsidR="00A25369" w:rsidRPr="00A25369" w:rsidRDefault="00A25369" w:rsidP="00A25369">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14:paraId="42960768" w14:textId="77777777" w:rsidR="00A25369" w:rsidRPr="00A25369" w:rsidRDefault="00A25369" w:rsidP="00A25369">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14:paraId="10A70AA8" w14:textId="77777777" w:rsidR="00A25369" w:rsidRPr="00A25369" w:rsidRDefault="00A25369" w:rsidP="00A25369">
            <w:pPr>
              <w:spacing w:after="0"/>
              <w:rPr>
                <w:rFonts w:ascii="Arial" w:hAnsi="Arial" w:cs="Arial"/>
                <w:lang w:val="en-US"/>
              </w:rPr>
            </w:pPr>
            <w:r w:rsidRPr="00A25369">
              <w:rPr>
                <w:rFonts w:ascii="Arial" w:hAnsi="Arial" w:cs="Arial"/>
                <w:lang w:val="en-US"/>
              </w:rPr>
              <w:t>ecosystem.</w:t>
            </w:r>
          </w:p>
          <w:p w14:paraId="73509BC1" w14:textId="77777777" w:rsidR="00A25369" w:rsidRPr="00A25369" w:rsidRDefault="00A25369" w:rsidP="00A25369">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14:paraId="76743B50" w14:textId="77777777" w:rsidR="00A25369" w:rsidRPr="00A25369" w:rsidRDefault="00A25369" w:rsidP="00A25369">
            <w:pPr>
              <w:spacing w:after="0"/>
              <w:rPr>
                <w:rFonts w:ascii="Arial" w:hAnsi="Arial" w:cs="Arial"/>
                <w:lang w:val="en-US"/>
              </w:rPr>
            </w:pPr>
            <w:r w:rsidRPr="00A25369">
              <w:rPr>
                <w:rFonts w:ascii="Arial" w:hAnsi="Arial" w:cs="Arial"/>
                <w:lang w:val="en-US"/>
              </w:rPr>
              <w:t>the following location: https://github.com/SMPTE/rp2059-15</w:t>
            </w:r>
          </w:p>
          <w:p w14:paraId="6414642C" w14:textId="77777777" w:rsidR="00A25369" w:rsidRPr="00A25369" w:rsidRDefault="00A25369" w:rsidP="00A25369">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14:paraId="7D53CC6A" w14:textId="77777777" w:rsidR="00A25369" w:rsidRPr="00A25369" w:rsidRDefault="00A25369" w:rsidP="00A25369">
            <w:pPr>
              <w:spacing w:after="0"/>
              <w:rPr>
                <w:rFonts w:ascii="Arial" w:hAnsi="Arial" w:cs="Arial"/>
                <w:lang w:val="en-US"/>
              </w:rPr>
            </w:pPr>
            <w:r w:rsidRPr="00A25369">
              <w:rPr>
                <w:rFonts w:ascii="Arial" w:hAnsi="Arial" w:cs="Arial"/>
                <w:lang w:val="en-US"/>
              </w:rPr>
              <w:t>industry expectations in terms of capabilities and usability across a number of use cases.</w:t>
            </w:r>
          </w:p>
          <w:p w14:paraId="12D5F5F2" w14:textId="77777777" w:rsidR="00A25369" w:rsidRPr="00A25369" w:rsidRDefault="00A25369" w:rsidP="00A25369">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14:paraId="35490D12" w14:textId="77777777" w:rsidR="00A25369" w:rsidRPr="00A25369" w:rsidRDefault="00A25369" w:rsidP="00A25369">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14:paraId="4E87424E" w14:textId="77777777" w:rsidR="00A25369" w:rsidRPr="00A25369" w:rsidRDefault="00A25369" w:rsidP="00A25369">
            <w:pPr>
              <w:spacing w:after="0"/>
              <w:rPr>
                <w:rFonts w:ascii="Arial" w:hAnsi="Arial" w:cs="Arial"/>
                <w:lang w:val="fr-FR"/>
              </w:rPr>
            </w:pPr>
            <w:r w:rsidRPr="00A25369">
              <w:rPr>
                <w:rFonts w:ascii="Arial" w:hAnsi="Arial" w:cs="Arial"/>
                <w:lang w:val="fr-FR"/>
              </w:rPr>
              <w:t>location: https://www.surveymonkey.com/r/29GGT87</w:t>
            </w:r>
          </w:p>
          <w:p w14:paraId="36079137" w14:textId="77777777" w:rsidR="001A5A41" w:rsidRPr="00474C84" w:rsidRDefault="001A5A41" w:rsidP="00A25369">
            <w:pPr>
              <w:spacing w:after="0"/>
              <w:rPr>
                <w:rFonts w:ascii="Arial" w:hAnsi="Arial" w:cs="Arial"/>
                <w:lang w:val="fr-FR"/>
              </w:rPr>
            </w:pPr>
          </w:p>
          <w:p w14:paraId="5B5AAD84" w14:textId="77777777" w:rsidR="00A25369" w:rsidRPr="001A5A41" w:rsidRDefault="00A25369" w:rsidP="00A25369">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A5A41" w:rsidRPr="001A5A41" w14:paraId="11BA622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E8B7BC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1817B4A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079D862" w14:textId="77777777" w:rsidR="001A5A41" w:rsidRPr="001A5A41" w:rsidRDefault="002517D5" w:rsidP="001A5A41">
            <w:pPr>
              <w:spacing w:after="0"/>
              <w:rPr>
                <w:rFonts w:ascii="Arial" w:hAnsi="Arial" w:cs="Arial"/>
                <w:sz w:val="14"/>
                <w:szCs w:val="14"/>
                <w:lang w:val="en-US"/>
              </w:rPr>
            </w:pPr>
            <w:hyperlink r:id="rId25" w:history="1">
              <w:r w:rsidR="001A5A41" w:rsidRPr="001A5A41">
                <w:rPr>
                  <w:rStyle w:val="Lienhypertexte"/>
                  <w:rFonts w:ascii="Arial" w:hAnsi="Arial" w:cs="Arial"/>
                  <w:sz w:val="14"/>
                  <w:szCs w:val="14"/>
                  <w:lang w:val="en-US"/>
                </w:rPr>
                <w:t>CP-211299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D6F1B84" w14:textId="77777777" w:rsidR="001A5A41" w:rsidRPr="001A5A41" w:rsidRDefault="001A5A41" w:rsidP="001A5A41">
            <w:pPr>
              <w:spacing w:after="0"/>
              <w:rPr>
                <w:rFonts w:ascii="Arial" w:hAnsi="Arial" w:cs="Arial"/>
              </w:rPr>
            </w:pPr>
            <w:r w:rsidRPr="001A5A41">
              <w:rPr>
                <w:rFonts w:ascii="Arial" w:hAnsi="Arial" w:cs="Arial"/>
              </w:rPr>
              <w:t>LS/r on draft Recommendation ITU-T Q.Sig_Req_ETS_IMS_roaming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7F70B7"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140D8C"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A58915F" w14:textId="77777777" w:rsidR="0092304D" w:rsidRPr="0092304D" w:rsidRDefault="0092304D" w:rsidP="0092304D">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14:paraId="72CDB75C" w14:textId="77777777" w:rsidR="0092304D" w:rsidRPr="0092304D" w:rsidRDefault="0092304D" w:rsidP="0092304D">
            <w:pPr>
              <w:spacing w:after="0"/>
              <w:rPr>
                <w:rFonts w:ascii="Arial" w:hAnsi="Arial" w:cs="Arial"/>
              </w:rPr>
            </w:pPr>
            <w:r>
              <w:rPr>
                <w:rFonts w:ascii="Arial" w:hAnsi="Arial" w:cs="Arial"/>
              </w:rPr>
              <w:t>Cc:</w:t>
            </w:r>
            <w:r w:rsidRPr="0092304D">
              <w:rPr>
                <w:rFonts w:ascii="Arial" w:hAnsi="Arial" w:cs="Arial"/>
              </w:rPr>
              <w:tab/>
              <w:t>3GPP TSG SA, 3GPP TSG SA WG6, 3GPP TSG CT</w:t>
            </w:r>
          </w:p>
          <w:p w14:paraId="59003A0F" w14:textId="77777777" w:rsidR="0092304D" w:rsidRDefault="0092304D" w:rsidP="0092304D">
            <w:pPr>
              <w:spacing w:after="0"/>
              <w:rPr>
                <w:rFonts w:ascii="Arial" w:hAnsi="Arial" w:cs="Arial"/>
              </w:rPr>
            </w:pPr>
          </w:p>
          <w:p w14:paraId="78C0322E" w14:textId="77777777" w:rsidR="0092304D" w:rsidRPr="00474C84" w:rsidRDefault="0092304D" w:rsidP="0092304D">
            <w:pPr>
              <w:spacing w:after="0"/>
              <w:rPr>
                <w:rFonts w:ascii="Arial" w:hAnsi="Arial" w:cs="Arial"/>
                <w:lang w:val="fr-FR"/>
              </w:rPr>
            </w:pPr>
            <w:r w:rsidRPr="00474C84">
              <w:rPr>
                <w:rFonts w:ascii="Arial" w:hAnsi="Arial" w:cs="Arial"/>
                <w:lang w:val="fr-FR"/>
              </w:rPr>
              <w:t>Contact:</w:t>
            </w:r>
            <w:r w:rsidRPr="00474C84">
              <w:rPr>
                <w:rFonts w:ascii="Arial" w:hAnsi="Arial" w:cs="Arial"/>
                <w:lang w:val="fr-FR"/>
              </w:rPr>
              <w:tab/>
              <w:t>Andrey Kucheryavy</w:t>
            </w:r>
          </w:p>
          <w:p w14:paraId="0051FBA9" w14:textId="77777777" w:rsidR="0092304D" w:rsidRPr="0092304D" w:rsidRDefault="0092304D" w:rsidP="0092304D">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14:paraId="64303A10" w14:textId="77777777" w:rsidR="0092304D" w:rsidRPr="0092304D" w:rsidRDefault="0092304D" w:rsidP="0092304D">
            <w:pPr>
              <w:spacing w:after="0"/>
              <w:rPr>
                <w:rFonts w:ascii="Arial" w:hAnsi="Arial" w:cs="Arial"/>
              </w:rPr>
            </w:pPr>
            <w:r w:rsidRPr="0092304D">
              <w:rPr>
                <w:rFonts w:ascii="Arial" w:hAnsi="Arial" w:cs="Arial"/>
              </w:rPr>
              <w:t>ITU-T Study Group 11 would like to thank 3GPP TSG SA WG2 for their liaison statements (3GPP TSG SA2-S2-210310 | SG11-TD1582/GEN), sharing 3GPP deliverables related to the new initiated draft Recommendation ITU-T Q.Sig_Req_ETS_IMS_roaming “Signalling requirements for emergency telecommunication service in IMS roaming environment”.</w:t>
            </w:r>
          </w:p>
          <w:p w14:paraId="29307672" w14:textId="77777777" w:rsidR="0092304D" w:rsidRPr="0092304D" w:rsidRDefault="0092304D" w:rsidP="0092304D">
            <w:pPr>
              <w:spacing w:after="0"/>
              <w:rPr>
                <w:rFonts w:ascii="Arial" w:hAnsi="Arial" w:cs="Arial"/>
              </w:rPr>
            </w:pPr>
            <w:r w:rsidRPr="0092304D">
              <w:rPr>
                <w:rFonts w:ascii="Arial" w:hAnsi="Arial" w:cs="Arial"/>
              </w:rPr>
              <w:t>At the ITU-T SG11 meeting (virtual, 17-26 March 2021), Q3/11 agreed that overlapping with the 3GPP work should be avoided and the relevant specifications of 3GPP should be considered and included in the Reference section of Q.Sig_Req_ETS_IMS_roaming. Draft Recommendation ITU-T Q.Sig_Req_ETS_IMS_roaming will focus on addressing the deployment aspect requirements received from ITU-T members with consideration of the deliverables developed by 3GPP.</w:t>
            </w:r>
          </w:p>
          <w:p w14:paraId="433CB43A" w14:textId="77777777" w:rsidR="001A5A41" w:rsidRDefault="0092304D" w:rsidP="0092304D">
            <w:pPr>
              <w:spacing w:after="0"/>
              <w:rPr>
                <w:rFonts w:ascii="Arial" w:hAnsi="Arial" w:cs="Arial"/>
              </w:rPr>
            </w:pPr>
            <w:r w:rsidRPr="0092304D">
              <w:rPr>
                <w:rFonts w:ascii="Arial" w:hAnsi="Arial" w:cs="Arial"/>
              </w:rPr>
              <w:t>ITU-T SG11 will keep 3GPP TSG SA WG2 and ITU-T SG2 informed on the progress of this draft Recommendation.</w:t>
            </w:r>
          </w:p>
          <w:p w14:paraId="0ADAF37C" w14:textId="77777777" w:rsidR="0092304D" w:rsidRDefault="0092304D" w:rsidP="0092304D">
            <w:pPr>
              <w:spacing w:after="0"/>
              <w:rPr>
                <w:rFonts w:ascii="Arial" w:hAnsi="Arial" w:cs="Arial"/>
              </w:rPr>
            </w:pPr>
          </w:p>
          <w:p w14:paraId="0CBB8A6E" w14:textId="77777777" w:rsidR="0092304D" w:rsidRPr="0092304D" w:rsidRDefault="0092304D" w:rsidP="0092304D">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Feedback from 3GPP taken into account. </w:t>
            </w:r>
          </w:p>
        </w:tc>
      </w:tr>
      <w:tr w:rsidR="001A5A41" w:rsidRPr="001A5A41" w14:paraId="63250421"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6540A8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51246B6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D3A3000" w14:textId="77777777" w:rsidR="001A5A41" w:rsidRPr="001A5A41" w:rsidRDefault="002517D5" w:rsidP="001A5A41">
            <w:pPr>
              <w:spacing w:after="0"/>
              <w:rPr>
                <w:rFonts w:ascii="Arial" w:hAnsi="Arial" w:cs="Arial"/>
                <w:sz w:val="14"/>
                <w:szCs w:val="14"/>
                <w:lang w:val="en-US"/>
              </w:rPr>
            </w:pPr>
            <w:hyperlink r:id="rId26" w:history="1">
              <w:r w:rsidR="001A5A41" w:rsidRPr="001A5A41">
                <w:rPr>
                  <w:rStyle w:val="Lienhypertexte"/>
                  <w:rFonts w:ascii="Arial" w:hAnsi="Arial" w:cs="Arial"/>
                  <w:sz w:val="14"/>
                  <w:szCs w:val="14"/>
                  <w:lang w:val="en-US"/>
                </w:rPr>
                <w:t>CP-211301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C50766C" w14:textId="77777777" w:rsidR="001A5A41" w:rsidRPr="001A5A41" w:rsidRDefault="001A5A41" w:rsidP="001A5A41">
            <w:pPr>
              <w:spacing w:after="0"/>
              <w:rPr>
                <w:rFonts w:ascii="Arial" w:hAnsi="Arial" w:cs="Arial"/>
              </w:rPr>
            </w:pPr>
            <w:r w:rsidRPr="001A5A41">
              <w:rPr>
                <w:rFonts w:ascii="Arial" w:hAnsi="Arial" w:cs="Arial"/>
              </w:rPr>
              <w:t>Reply 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5DBE1FA"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F791E5F"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48EE161" w14:textId="77777777" w:rsidR="004D7256" w:rsidRPr="004D7256" w:rsidRDefault="004D7256" w:rsidP="004D7256">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t>MulteFire Alliance</w:t>
            </w:r>
          </w:p>
          <w:p w14:paraId="686908EC" w14:textId="77777777" w:rsidR="004D7256" w:rsidRPr="004D7256" w:rsidRDefault="004D7256" w:rsidP="004D7256">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14:paraId="208838E7" w14:textId="77777777" w:rsidR="004D7256" w:rsidRPr="004D7256" w:rsidRDefault="004D7256" w:rsidP="004D7256">
            <w:pPr>
              <w:spacing w:after="0"/>
              <w:rPr>
                <w:rFonts w:ascii="Arial" w:hAnsi="Arial" w:cs="Arial"/>
              </w:rPr>
            </w:pPr>
          </w:p>
          <w:p w14:paraId="24FBB05D" w14:textId="77777777" w:rsidR="004D7256" w:rsidRPr="004D7256" w:rsidRDefault="004D7256" w:rsidP="004D7256">
            <w:pPr>
              <w:spacing w:after="0"/>
              <w:rPr>
                <w:rFonts w:ascii="Arial" w:hAnsi="Arial" w:cs="Arial"/>
              </w:rPr>
            </w:pPr>
            <w:r w:rsidRPr="004D7256">
              <w:rPr>
                <w:rFonts w:ascii="Arial" w:hAnsi="Arial" w:cs="Arial"/>
              </w:rPr>
              <w:t>Contact person:</w:t>
            </w:r>
            <w:r w:rsidRPr="004D7256">
              <w:rPr>
                <w:rFonts w:ascii="Arial" w:hAnsi="Arial" w:cs="Arial"/>
              </w:rPr>
              <w:tab/>
              <w:t>qualcomm.com</w:t>
            </w:r>
          </w:p>
          <w:p w14:paraId="66A9AD55" w14:textId="77777777" w:rsidR="004D7256" w:rsidRPr="004D7256" w:rsidRDefault="004D7256" w:rsidP="004D7256">
            <w:pPr>
              <w:spacing w:after="0"/>
              <w:rPr>
                <w:rFonts w:ascii="Arial" w:hAnsi="Arial" w:cs="Arial"/>
              </w:rPr>
            </w:pPr>
            <w:r w:rsidRPr="004D7256">
              <w:rPr>
                <w:rFonts w:ascii="Arial" w:hAnsi="Arial" w:cs="Arial"/>
              </w:rPr>
              <w:tab/>
            </w:r>
          </w:p>
          <w:p w14:paraId="166B9602" w14:textId="77777777" w:rsidR="004D7256" w:rsidRPr="004D7256" w:rsidRDefault="004D7256" w:rsidP="004D7256">
            <w:pPr>
              <w:spacing w:after="0"/>
              <w:rPr>
                <w:rFonts w:ascii="Arial" w:hAnsi="Arial" w:cs="Arial"/>
              </w:rPr>
            </w:pPr>
            <w:r w:rsidRPr="004D7256">
              <w:rPr>
                <w:rFonts w:ascii="Arial" w:hAnsi="Arial" w:cs="Arial"/>
              </w:rPr>
              <w:t>TSG SA thanks MulteFire Alliance (MFA) on the LS on MulteFire Alliance PLMN-ID. The LS states a condition from the ITU-T for using the MFA PLMN-ID in networks that are based on technical standards that were developed by 3GPP:</w:t>
            </w:r>
          </w:p>
          <w:p w14:paraId="3866956E" w14:textId="77777777" w:rsidR="004D7256" w:rsidRPr="004D7256" w:rsidRDefault="004D7256" w:rsidP="004D7256">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527F7A78" w14:textId="77777777" w:rsidR="004D7256" w:rsidRDefault="004D7256" w:rsidP="004D7256">
            <w:pPr>
              <w:spacing w:after="0"/>
              <w:rPr>
                <w:rFonts w:ascii="Arial" w:hAnsi="Arial" w:cs="Arial"/>
              </w:rPr>
            </w:pPr>
          </w:p>
          <w:p w14:paraId="7F8A41CE" w14:textId="77777777" w:rsidR="004D7256" w:rsidRPr="004D7256" w:rsidRDefault="004D7256" w:rsidP="004D7256">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14:paraId="760B7178" w14:textId="77777777" w:rsidR="004D7256" w:rsidRDefault="004D7256" w:rsidP="004D7256">
            <w:pPr>
              <w:spacing w:after="0"/>
              <w:rPr>
                <w:rFonts w:ascii="Arial" w:hAnsi="Arial" w:cs="Arial"/>
              </w:rPr>
            </w:pPr>
            <w:r w:rsidRPr="004D7256">
              <w:rPr>
                <w:rFonts w:ascii="Arial" w:hAnsi="Arial" w:cs="Arial"/>
              </w:rPr>
              <w:t>[</w:t>
            </w:r>
          </w:p>
          <w:p w14:paraId="300D0FB1" w14:textId="77777777" w:rsidR="001A5A41" w:rsidRDefault="004D7256" w:rsidP="004D7256">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001FBFF6" w14:textId="77777777" w:rsidR="004D7256" w:rsidRDefault="004D7256" w:rsidP="004D7256">
            <w:pPr>
              <w:spacing w:after="0"/>
              <w:rPr>
                <w:rFonts w:ascii="Arial" w:hAnsi="Arial" w:cs="Arial"/>
              </w:rPr>
            </w:pPr>
          </w:p>
          <w:p w14:paraId="5D13FEDB" w14:textId="77777777" w:rsidR="004D7256" w:rsidRPr="004D7256" w:rsidRDefault="004D7256" w:rsidP="004D7256">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Only for information for CT.</w:t>
            </w:r>
          </w:p>
        </w:tc>
      </w:tr>
      <w:tr w:rsidR="00C7064B" w:rsidRPr="00C22AF9" w14:paraId="50E7A023"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1E1C55C9" w14:textId="77777777"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4013B3CC" w14:textId="77777777"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E5604A" w14:textId="77777777"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ABE627" w14:textId="77777777"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A935E4"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854FDC" w14:textId="77777777"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557149" w14:textId="77777777" w:rsidR="00C7064B" w:rsidRPr="00107C20" w:rsidRDefault="00C7064B" w:rsidP="007563AA">
            <w:pPr>
              <w:spacing w:after="0"/>
              <w:rPr>
                <w:rFonts w:ascii="Arial" w:hAnsi="Arial" w:cs="Arial"/>
                <w:lang w:val="en-US"/>
              </w:rPr>
            </w:pPr>
          </w:p>
        </w:tc>
      </w:tr>
      <w:tr w:rsidR="00D4121D" w:rsidRPr="000472D1" w14:paraId="4D19444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F73568"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6C8B6B1"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14:paraId="5D156AF5" w14:textId="77777777"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9B51DDC" w14:textId="77777777"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14:paraId="54474721"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2" w:type="dxa"/>
            <w:tcBorders>
              <w:bottom w:val="single" w:sz="4" w:space="0" w:color="auto"/>
            </w:tcBorders>
            <w:shd w:val="clear" w:color="auto" w:fill="FDE9D9" w:themeFill="accent6" w:themeFillTint="33"/>
          </w:tcPr>
          <w:p w14:paraId="4D809E65" w14:textId="77777777"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A4967A0" w14:textId="77777777" w:rsidR="00BF6D97" w:rsidRPr="00107C20" w:rsidRDefault="00BF6D97" w:rsidP="00BF6D97">
            <w:pPr>
              <w:spacing w:after="0"/>
              <w:rPr>
                <w:rFonts w:ascii="Arial" w:hAnsi="Arial" w:cs="Arial"/>
                <w:lang w:val="en-US"/>
              </w:rPr>
            </w:pPr>
          </w:p>
        </w:tc>
      </w:tr>
      <w:tr w:rsidR="000D2243" w:rsidRPr="000472D1" w14:paraId="4D4721D1" w14:textId="77777777" w:rsidTr="00E46F3D">
        <w:trPr>
          <w:cantSplit/>
        </w:trPr>
        <w:tc>
          <w:tcPr>
            <w:tcW w:w="817" w:type="dxa"/>
            <w:tcBorders>
              <w:top w:val="single" w:sz="4" w:space="0" w:color="auto"/>
              <w:left w:val="single" w:sz="18" w:space="0" w:color="auto"/>
              <w:bottom w:val="nil"/>
            </w:tcBorders>
          </w:tcPr>
          <w:p w14:paraId="5D5D7238"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14:paraId="64F3B60B"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14:paraId="749BACD1"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14:paraId="1341D28D"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tcPr>
          <w:p w14:paraId="5F37322E" w14:textId="77777777"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tcPr>
          <w:p w14:paraId="638CE913"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FD659FE" w14:textId="77777777" w:rsidR="000D2243" w:rsidRPr="00107C20" w:rsidRDefault="000D2243" w:rsidP="00790728">
            <w:pPr>
              <w:spacing w:after="0"/>
              <w:rPr>
                <w:rFonts w:ascii="Arial" w:hAnsi="Arial" w:cs="Arial"/>
                <w:lang w:val="en-US"/>
              </w:rPr>
            </w:pPr>
          </w:p>
        </w:tc>
      </w:tr>
      <w:tr w:rsidR="000D2243" w:rsidRPr="000472D1" w14:paraId="51925C9A" w14:textId="77777777" w:rsidTr="00E46F3D">
        <w:trPr>
          <w:cantSplit/>
        </w:trPr>
        <w:tc>
          <w:tcPr>
            <w:tcW w:w="817" w:type="dxa"/>
            <w:tcBorders>
              <w:top w:val="single" w:sz="4" w:space="0" w:color="auto"/>
              <w:left w:val="single" w:sz="18" w:space="0" w:color="auto"/>
              <w:bottom w:val="nil"/>
            </w:tcBorders>
          </w:tcPr>
          <w:p w14:paraId="3CE91FC6"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5674C865"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59389FE2"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14:paraId="6C5A8F18"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14:paraId="69307E6F" w14:textId="77777777"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46F45C4"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3BD410B9" w14:textId="77777777" w:rsidR="000D2243" w:rsidRPr="00107C20" w:rsidRDefault="000D2243" w:rsidP="00790728">
            <w:pPr>
              <w:spacing w:after="0"/>
              <w:rPr>
                <w:rFonts w:ascii="Arial" w:hAnsi="Arial" w:cs="Arial"/>
                <w:lang w:val="en-US"/>
              </w:rPr>
            </w:pPr>
          </w:p>
        </w:tc>
      </w:tr>
      <w:tr w:rsidR="00D4121D" w:rsidRPr="000472D1" w14:paraId="4F45CC64"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6F7602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w:t>
            </w:r>
          </w:p>
        </w:tc>
        <w:tc>
          <w:tcPr>
            <w:tcW w:w="2407" w:type="dxa"/>
            <w:tcBorders>
              <w:top w:val="single" w:sz="18" w:space="0" w:color="auto"/>
              <w:bottom w:val="single" w:sz="18" w:space="0" w:color="auto"/>
            </w:tcBorders>
            <w:shd w:val="clear" w:color="auto" w:fill="E6E6E6"/>
          </w:tcPr>
          <w:p w14:paraId="0B309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14:paraId="62AB9978" w14:textId="77777777"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6C2B85A1" w14:textId="77777777"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14:paraId="5CB267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3283769"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E2A13D"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2950A928" w14:textId="24EFC92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w:t>
            </w:r>
            <w:r w:rsidR="009A75F0">
              <w:rPr>
                <w:rFonts w:ascii="Arial" w:hAnsi="Arial" w:cs="Arial"/>
                <w:color w:val="FF0000"/>
                <w:lang w:val="en-US"/>
              </w:rPr>
              <w:t>Chair</w:t>
            </w:r>
            <w:r w:rsidRPr="00107C20">
              <w:rPr>
                <w:rFonts w:ascii="Arial" w:hAnsi="Arial" w:cs="Arial"/>
                <w:color w:val="FF0000"/>
                <w:lang w:val="en-US"/>
              </w:rPr>
              <w:t>’s status report</w:t>
            </w:r>
          </w:p>
          <w:p w14:paraId="1676311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21171FFD"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3BF0965"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14:paraId="12D84534"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14:paraId="0DE3A9BF"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1F3AD4B"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C4C1D32"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7F08BFE2"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DB62E33" w14:textId="77777777" w:rsidR="00D92419" w:rsidRPr="00107C20" w:rsidRDefault="00D92419" w:rsidP="00D92419">
            <w:pPr>
              <w:spacing w:after="0"/>
              <w:rPr>
                <w:rFonts w:ascii="Arial" w:hAnsi="Arial" w:cs="Arial"/>
                <w:color w:val="FF0000"/>
                <w:lang w:val="en-US"/>
              </w:rPr>
            </w:pPr>
          </w:p>
        </w:tc>
      </w:tr>
      <w:tr w:rsidR="001A5A41" w:rsidRPr="001A5A41" w14:paraId="6258AE50"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F32EF0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78E6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EF7A49" w14:textId="77777777" w:rsidR="001A5A41" w:rsidRPr="001A5A41" w:rsidRDefault="002517D5" w:rsidP="001A5A41">
            <w:pPr>
              <w:spacing w:after="0"/>
              <w:rPr>
                <w:rFonts w:ascii="Arial" w:hAnsi="Arial" w:cs="Arial"/>
                <w:sz w:val="14"/>
                <w:szCs w:val="14"/>
                <w:lang w:val="en-US"/>
              </w:rPr>
            </w:pPr>
            <w:hyperlink r:id="rId27"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330D12" w14:textId="77777777"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89617B" w14:textId="1E049C8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86D5B91" w14:textId="77777777"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5E7FC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AC765C" w:rsidRPr="001A5A41" w14:paraId="5F373A27" w14:textId="77777777" w:rsidTr="003C60F5">
        <w:trPr>
          <w:cantSplit/>
        </w:trPr>
        <w:tc>
          <w:tcPr>
            <w:tcW w:w="817" w:type="dxa"/>
            <w:tcBorders>
              <w:top w:val="single" w:sz="4" w:space="0" w:color="auto"/>
              <w:left w:val="single" w:sz="18" w:space="0" w:color="auto"/>
              <w:bottom w:val="nil"/>
              <w:right w:val="single" w:sz="4" w:space="0" w:color="auto"/>
            </w:tcBorders>
            <w:shd w:val="clear" w:color="000000" w:fill="FFFFFF"/>
          </w:tcPr>
          <w:p w14:paraId="7F2415AA"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6601C76"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309E87" w14:textId="77777777" w:rsidR="00674E21" w:rsidRPr="001A5A41" w:rsidRDefault="002517D5" w:rsidP="00351268">
            <w:pPr>
              <w:spacing w:after="0"/>
              <w:rPr>
                <w:rFonts w:ascii="Arial" w:hAnsi="Arial" w:cs="Arial"/>
                <w:sz w:val="14"/>
                <w:szCs w:val="14"/>
                <w:lang w:val="en-US"/>
              </w:rPr>
            </w:pPr>
            <w:hyperlink r:id="rId28"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3E7BB4" w14:textId="77777777"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1CA05A" w14:textId="31F6E70D"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406F32" w14:textId="680AB40A" w:rsidR="00674E21" w:rsidRPr="001A5A41" w:rsidRDefault="003C60F5" w:rsidP="00351268">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F6841D" w14:textId="77777777"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3C60F5" w:rsidRPr="001A5A41" w14:paraId="29625A5B" w14:textId="77777777" w:rsidTr="00D90E83">
        <w:trPr>
          <w:cantSplit/>
        </w:trPr>
        <w:tc>
          <w:tcPr>
            <w:tcW w:w="817" w:type="dxa"/>
            <w:tcBorders>
              <w:top w:val="single" w:sz="4" w:space="0" w:color="auto"/>
              <w:left w:val="single" w:sz="18" w:space="0" w:color="auto"/>
              <w:bottom w:val="nil"/>
              <w:right w:val="single" w:sz="4" w:space="0" w:color="auto"/>
            </w:tcBorders>
            <w:shd w:val="clear" w:color="000000" w:fill="FFFFFF"/>
          </w:tcPr>
          <w:p w14:paraId="2444E907"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2AC7F66"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EA014F8" w14:textId="77777777" w:rsidR="003C60F5" w:rsidRPr="001A5A41" w:rsidRDefault="003C60F5" w:rsidP="00D90E83">
            <w:pPr>
              <w:spacing w:after="0"/>
              <w:rPr>
                <w:rFonts w:ascii="Arial" w:hAnsi="Arial" w:cs="Arial"/>
                <w:sz w:val="14"/>
                <w:szCs w:val="14"/>
                <w:lang w:val="en-US"/>
              </w:rPr>
            </w:pPr>
            <w:hyperlink r:id="rId29" w:history="1">
              <w:r>
                <w:rPr>
                  <w:rStyle w:val="Lienhypertexte"/>
                  <w:rFonts w:ascii="Arial" w:hAnsi="Arial" w:cs="Arial"/>
                  <w:sz w:val="14"/>
                  <w:szCs w:val="14"/>
                  <w:lang w:val="en-US"/>
                </w:rPr>
                <w:t>CP-211315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E512851" w14:textId="77777777" w:rsidR="003C60F5" w:rsidRPr="001A5A41" w:rsidRDefault="003C60F5" w:rsidP="00D90E83">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A847B14" w14:textId="77777777" w:rsidR="003C60F5" w:rsidRPr="001A5A41" w:rsidRDefault="003C60F5"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77264F6" w14:textId="77777777" w:rsidR="003C60F5" w:rsidRPr="001A5A41" w:rsidRDefault="003C60F5" w:rsidP="00D90E83">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A982223" w14:textId="77777777" w:rsidR="003C60F5" w:rsidRPr="001A5A41" w:rsidRDefault="003C60F5" w:rsidP="00D90E83">
            <w:pPr>
              <w:spacing w:after="0"/>
              <w:rPr>
                <w:rFonts w:ascii="Arial" w:hAnsi="Arial" w:cs="Arial"/>
                <w:lang w:val="en-US"/>
              </w:rPr>
            </w:pPr>
            <w:r w:rsidRPr="001A5A41">
              <w:rPr>
                <w:rFonts w:ascii="Arial" w:hAnsi="Arial" w:cs="Arial"/>
                <w:lang w:val="en-US"/>
              </w:rPr>
              <w:t> </w:t>
            </w:r>
          </w:p>
        </w:tc>
      </w:tr>
      <w:tr w:rsidR="001A5A41" w:rsidRPr="001A5A41" w14:paraId="3A578E6D"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4BEE0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9B6A14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E551AE6" w14:textId="77777777" w:rsidR="001A5A41" w:rsidRPr="001A5A41" w:rsidRDefault="002517D5" w:rsidP="001A5A41">
            <w:pPr>
              <w:spacing w:after="0"/>
              <w:rPr>
                <w:rFonts w:ascii="Arial" w:hAnsi="Arial" w:cs="Arial"/>
                <w:sz w:val="14"/>
                <w:szCs w:val="14"/>
                <w:lang w:val="en-US"/>
              </w:rPr>
            </w:pPr>
            <w:hyperlink r:id="rId30" w:history="1">
              <w:r w:rsidR="001A5A41" w:rsidRPr="001A5A41">
                <w:rPr>
                  <w:rStyle w:val="Lienhypertexte"/>
                  <w:rFonts w:ascii="Arial" w:hAnsi="Arial" w:cs="Arial"/>
                  <w:sz w:val="14"/>
                  <w:szCs w:val="14"/>
                  <w:lang w:val="en-US"/>
                </w:rPr>
                <w:t>CP-211014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1F5ACB0" w14:textId="77777777"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8EED28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D10334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18D072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9314DB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4BFFB4BA"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BC5283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40432"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41B992"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78F3DA"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F2FB58F"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54EDBE" w14:textId="77777777" w:rsidR="00D92419" w:rsidRPr="00107C20" w:rsidRDefault="00D92419" w:rsidP="00D92419">
            <w:pPr>
              <w:spacing w:after="0"/>
              <w:rPr>
                <w:rFonts w:ascii="Arial" w:hAnsi="Arial" w:cs="Arial"/>
                <w:lang w:val="en-US"/>
              </w:rPr>
            </w:pPr>
          </w:p>
        </w:tc>
      </w:tr>
      <w:tr w:rsidR="00D92419" w:rsidRPr="000472D1" w14:paraId="1BA8F1C8"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38042F3"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14:paraId="6A951E58"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14:paraId="75BA0D67"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DA116C9"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7F40C4A"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588842AE"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7E72F834" w14:textId="77777777" w:rsidR="00D92419" w:rsidRPr="00107C20" w:rsidRDefault="00D92419" w:rsidP="00D92419">
            <w:pPr>
              <w:spacing w:after="0"/>
              <w:rPr>
                <w:rFonts w:ascii="Arial" w:hAnsi="Arial" w:cs="Arial"/>
                <w:color w:val="FF0000"/>
                <w:lang w:val="en-US"/>
              </w:rPr>
            </w:pPr>
          </w:p>
        </w:tc>
      </w:tr>
      <w:tr w:rsidR="00AC765C" w:rsidRPr="001A5A41" w14:paraId="0EABDDB6" w14:textId="77777777" w:rsidTr="00D738D0">
        <w:trPr>
          <w:cantSplit/>
        </w:trPr>
        <w:tc>
          <w:tcPr>
            <w:tcW w:w="817" w:type="dxa"/>
            <w:tcBorders>
              <w:top w:val="single" w:sz="4" w:space="0" w:color="auto"/>
              <w:left w:val="single" w:sz="18" w:space="0" w:color="auto"/>
              <w:bottom w:val="nil"/>
              <w:right w:val="single" w:sz="4" w:space="0" w:color="auto"/>
            </w:tcBorders>
            <w:shd w:val="clear" w:color="000000" w:fill="FFFFFF"/>
          </w:tcPr>
          <w:p w14:paraId="3B50481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EB852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603CB4" w14:textId="77777777" w:rsidR="001A5A41" w:rsidRPr="001A5A41" w:rsidRDefault="002517D5" w:rsidP="001A5A41">
            <w:pPr>
              <w:spacing w:after="0"/>
              <w:rPr>
                <w:rFonts w:ascii="Arial" w:hAnsi="Arial" w:cs="Arial"/>
                <w:sz w:val="14"/>
                <w:szCs w:val="14"/>
                <w:lang w:val="en-US"/>
              </w:rPr>
            </w:pPr>
            <w:hyperlink r:id="rId31"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0591D1" w14:textId="77777777"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B7E341" w14:textId="7DA9C70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9616D8" w14:textId="75468C12" w:rsidR="001A5A41" w:rsidRPr="001A5A41" w:rsidRDefault="00D738D0"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F73B5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738D0" w:rsidRPr="001A5A41" w14:paraId="5947C418" w14:textId="77777777" w:rsidTr="00D738D0">
        <w:trPr>
          <w:cantSplit/>
        </w:trPr>
        <w:tc>
          <w:tcPr>
            <w:tcW w:w="817" w:type="dxa"/>
            <w:tcBorders>
              <w:top w:val="single" w:sz="4" w:space="0" w:color="auto"/>
              <w:left w:val="single" w:sz="18" w:space="0" w:color="auto"/>
              <w:bottom w:val="nil"/>
              <w:right w:val="single" w:sz="4" w:space="0" w:color="auto"/>
            </w:tcBorders>
            <w:shd w:val="clear" w:color="000000" w:fill="FFFFFF"/>
          </w:tcPr>
          <w:p w14:paraId="785936E0"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9B3A72"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B1DDFB0" w14:textId="77777777" w:rsidR="00D738D0" w:rsidRPr="00D738D0" w:rsidRDefault="00D738D0" w:rsidP="00050B1C">
            <w:pPr>
              <w:spacing w:after="0"/>
              <w:rPr>
                <w:rFonts w:ascii="Arial" w:hAnsi="Arial" w:cs="Arial"/>
                <w:color w:val="0000FF"/>
                <w:sz w:val="14"/>
                <w:szCs w:val="14"/>
                <w:u w:val="single"/>
                <w:lang w:val="en-US"/>
              </w:rPr>
            </w:pPr>
            <w:hyperlink r:id="rId32" w:history="1">
              <w:r>
                <w:rPr>
                  <w:rStyle w:val="Lienhypertexte"/>
                  <w:rFonts w:ascii="Arial" w:hAnsi="Arial" w:cs="Arial"/>
                  <w:sz w:val="14"/>
                  <w:szCs w:val="14"/>
                  <w:lang w:val="en-US"/>
                </w:rPr>
                <w:t>CP-211313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41B263A" w14:textId="77777777" w:rsidR="00D738D0" w:rsidRPr="001A5A41" w:rsidRDefault="00D738D0" w:rsidP="00050B1C">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09636E4" w14:textId="77777777" w:rsidR="00D738D0" w:rsidRPr="001A5A41" w:rsidRDefault="00D738D0"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DC4AF08" w14:textId="77777777" w:rsidR="00D738D0" w:rsidRPr="001A5A41" w:rsidRDefault="00D738D0" w:rsidP="00050B1C">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7B9675" w14:textId="77777777" w:rsidR="00D738D0" w:rsidRPr="001A5A41" w:rsidRDefault="00D738D0" w:rsidP="00050B1C">
            <w:pPr>
              <w:spacing w:after="0"/>
              <w:rPr>
                <w:rFonts w:ascii="Arial" w:hAnsi="Arial" w:cs="Arial"/>
                <w:lang w:val="en-US"/>
              </w:rPr>
            </w:pPr>
            <w:r w:rsidRPr="001A5A41">
              <w:rPr>
                <w:rFonts w:ascii="Arial" w:hAnsi="Arial" w:cs="Arial"/>
                <w:lang w:val="en-US"/>
              </w:rPr>
              <w:t> </w:t>
            </w:r>
          </w:p>
        </w:tc>
      </w:tr>
      <w:tr w:rsidR="001A5A41" w:rsidRPr="001A5A41" w14:paraId="0F3D286B"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2653A9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8500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979CBFD" w14:textId="77777777" w:rsidR="001A5A41" w:rsidRPr="001A5A41" w:rsidRDefault="002517D5" w:rsidP="001A5A41">
            <w:pPr>
              <w:spacing w:after="0"/>
              <w:rPr>
                <w:rFonts w:ascii="Arial" w:hAnsi="Arial" w:cs="Arial"/>
                <w:sz w:val="14"/>
                <w:szCs w:val="14"/>
                <w:lang w:val="en-US"/>
              </w:rPr>
            </w:pPr>
            <w:hyperlink r:id="rId33" w:history="1">
              <w:r w:rsidR="001A5A41" w:rsidRPr="001A5A41">
                <w:rPr>
                  <w:rStyle w:val="Lienhypertexte"/>
                  <w:rFonts w:ascii="Arial" w:hAnsi="Arial" w:cs="Arial"/>
                  <w:sz w:val="14"/>
                  <w:szCs w:val="14"/>
                  <w:lang w:val="en-US"/>
                </w:rPr>
                <w:t>CP-211016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093A2BE" w14:textId="77777777"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AD73A5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DE654AE"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4B63B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FD57D71"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844488B"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E9FD4C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B215A1"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F4A4B1"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5F0706"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A9D3A3B"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CFED74" w14:textId="77777777" w:rsidR="00D92419" w:rsidRPr="00107C20" w:rsidRDefault="00D92419" w:rsidP="00D92419">
            <w:pPr>
              <w:spacing w:after="0"/>
              <w:rPr>
                <w:rFonts w:ascii="Arial" w:hAnsi="Arial" w:cs="Arial"/>
                <w:lang w:val="en-US"/>
              </w:rPr>
            </w:pPr>
          </w:p>
        </w:tc>
      </w:tr>
      <w:tr w:rsidR="000D2243" w:rsidRPr="000472D1" w14:paraId="48D13D66"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4C3A2D1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14:paraId="6EE0D1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14:paraId="41DC93E3"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6224827"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2C36CE18"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D8D44F6"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F9B6DD4" w14:textId="77777777" w:rsidR="000D2243" w:rsidRPr="00107C20" w:rsidRDefault="000D2243" w:rsidP="00BF6D97">
            <w:pPr>
              <w:spacing w:after="0"/>
              <w:rPr>
                <w:rFonts w:ascii="Arial" w:hAnsi="Arial" w:cs="Arial"/>
                <w:lang w:val="en-US"/>
              </w:rPr>
            </w:pPr>
          </w:p>
        </w:tc>
      </w:tr>
      <w:tr w:rsidR="001A5A41" w:rsidRPr="001A5A41" w14:paraId="3F096A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E2D54A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4C15B2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77699E1" w14:textId="77777777" w:rsidR="001A5A41" w:rsidRPr="001A5A41" w:rsidRDefault="002517D5" w:rsidP="001A5A41">
            <w:pPr>
              <w:spacing w:after="0"/>
              <w:rPr>
                <w:rFonts w:ascii="Arial" w:hAnsi="Arial" w:cs="Arial"/>
                <w:color w:val="000000"/>
                <w:sz w:val="14"/>
                <w:szCs w:val="14"/>
                <w:lang w:val="en-US"/>
              </w:rPr>
            </w:pPr>
            <w:hyperlink r:id="rId34" w:history="1">
              <w:r w:rsidR="001A5A41" w:rsidRPr="001A5A41">
                <w:rPr>
                  <w:rStyle w:val="Lienhypertexte"/>
                  <w:rFonts w:ascii="Arial" w:hAnsi="Arial" w:cs="Arial"/>
                  <w:sz w:val="14"/>
                  <w:szCs w:val="14"/>
                  <w:lang w:val="en-US"/>
                </w:rPr>
                <w:t>CP-211017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BFA46CD" w14:textId="77777777"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B7AD5E6" w14:textId="2E789809"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CT4 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6CD7EE"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A4BD9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3F03856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674395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26BE120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4C638A2" w14:textId="77777777" w:rsidR="001A5A41" w:rsidRPr="001A5A41" w:rsidRDefault="002517D5" w:rsidP="001A5A41">
            <w:pPr>
              <w:spacing w:after="0"/>
              <w:rPr>
                <w:rFonts w:ascii="Arial" w:hAnsi="Arial" w:cs="Arial"/>
                <w:color w:val="000000"/>
                <w:sz w:val="14"/>
                <w:szCs w:val="14"/>
                <w:lang w:val="en-US"/>
              </w:rPr>
            </w:pPr>
            <w:hyperlink r:id="rId35" w:history="1">
              <w:r w:rsidR="001A5A41" w:rsidRPr="001A5A41">
                <w:rPr>
                  <w:rStyle w:val="Lienhypertexte"/>
                  <w:rFonts w:ascii="Arial" w:hAnsi="Arial" w:cs="Arial"/>
                  <w:sz w:val="14"/>
                  <w:szCs w:val="14"/>
                  <w:lang w:val="en-US"/>
                </w:rPr>
                <w:t>CP-211018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377917E" w14:textId="77777777"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D15652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8D6E6A7"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75B922C"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14:paraId="241066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05220EC6" w14:textId="77777777"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069D7E8D" w14:textId="77777777"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0C98AC"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49FA30" w14:textId="77777777"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0FFF5F" w14:textId="77777777" w:rsidR="00EE66A1" w:rsidRPr="00107C20" w:rsidRDefault="00EE66A1" w:rsidP="00005166">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C4A3C6" w14:textId="77777777"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CBA89D" w14:textId="77777777" w:rsidR="00EE66A1" w:rsidRPr="00107C20" w:rsidRDefault="00EE66A1" w:rsidP="00005166">
            <w:pPr>
              <w:spacing w:after="0"/>
              <w:rPr>
                <w:rFonts w:ascii="Arial" w:hAnsi="Arial" w:cs="Arial"/>
                <w:lang w:val="en-US"/>
              </w:rPr>
            </w:pPr>
          </w:p>
        </w:tc>
      </w:tr>
      <w:tr w:rsidR="000D2243" w:rsidRPr="000472D1" w14:paraId="6CEF9CF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426EF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14:paraId="04D08CE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14:paraId="4FBA6045"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3C0C158D"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36A39DF0"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DEEC040"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0B523CB5" w14:textId="77777777" w:rsidR="000D2243" w:rsidRPr="00107C20" w:rsidRDefault="000D2243" w:rsidP="00BF6D97">
            <w:pPr>
              <w:spacing w:after="0"/>
              <w:rPr>
                <w:rFonts w:ascii="Arial" w:hAnsi="Arial" w:cs="Arial"/>
                <w:lang w:val="en-US"/>
              </w:rPr>
            </w:pPr>
          </w:p>
        </w:tc>
      </w:tr>
      <w:tr w:rsidR="001A5A41" w:rsidRPr="001A5A41" w14:paraId="44B7C298"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3F662FF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14:paraId="4E4BB8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14:paraId="49F109AB" w14:textId="77777777" w:rsidR="001A5A41" w:rsidRPr="001A5A41" w:rsidRDefault="002517D5" w:rsidP="001A5A41">
            <w:pPr>
              <w:spacing w:after="0"/>
              <w:rPr>
                <w:rFonts w:ascii="Arial" w:hAnsi="Arial" w:cs="Arial"/>
                <w:color w:val="000000"/>
                <w:sz w:val="14"/>
                <w:szCs w:val="14"/>
                <w:lang w:val="en-US"/>
              </w:rPr>
            </w:pPr>
            <w:hyperlink r:id="rId36" w:history="1">
              <w:r w:rsidR="001A5A41" w:rsidRPr="001A5A41">
                <w:rPr>
                  <w:rStyle w:val="Lienhypertexte"/>
                  <w:rFonts w:ascii="Arial" w:hAnsi="Arial" w:cs="Arial"/>
                  <w:sz w:val="14"/>
                  <w:szCs w:val="14"/>
                  <w:lang w:val="en-US"/>
                </w:rPr>
                <w:t>CP-211019</w:t>
              </w:r>
            </w:hyperlink>
          </w:p>
        </w:tc>
        <w:tc>
          <w:tcPr>
            <w:tcW w:w="2842" w:type="dxa"/>
            <w:tcBorders>
              <w:top w:val="nil"/>
              <w:left w:val="single" w:sz="4" w:space="0" w:color="auto"/>
              <w:bottom w:val="single" w:sz="4" w:space="0" w:color="auto"/>
              <w:right w:val="single" w:sz="4" w:space="0" w:color="auto"/>
            </w:tcBorders>
            <w:shd w:val="clear" w:color="auto" w:fill="FFFF00"/>
          </w:tcPr>
          <w:p w14:paraId="3F0CCDCC" w14:textId="77777777"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14:paraId="693FDB6E" w14:textId="636D50BB"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CT6 Chair</w:t>
            </w:r>
          </w:p>
        </w:tc>
        <w:tc>
          <w:tcPr>
            <w:tcW w:w="1162" w:type="dxa"/>
            <w:tcBorders>
              <w:top w:val="nil"/>
              <w:left w:val="single" w:sz="4" w:space="0" w:color="auto"/>
              <w:bottom w:val="single" w:sz="4" w:space="0" w:color="auto"/>
              <w:right w:val="single" w:sz="4" w:space="0" w:color="auto"/>
            </w:tcBorders>
            <w:shd w:val="clear" w:color="auto" w:fill="FFFF00"/>
          </w:tcPr>
          <w:p w14:paraId="51D2005F"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14:paraId="00652E8F"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1A5A41" w:rsidRPr="001A5A41" w14:paraId="3603A9B5"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58B1263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14:paraId="1F143B3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14:paraId="66316787" w14:textId="77777777" w:rsidR="001A5A41" w:rsidRPr="001A5A41" w:rsidRDefault="002517D5" w:rsidP="001A5A41">
            <w:pPr>
              <w:spacing w:after="0"/>
              <w:rPr>
                <w:rFonts w:ascii="Arial" w:hAnsi="Arial" w:cs="Arial"/>
                <w:color w:val="000000"/>
                <w:sz w:val="14"/>
                <w:szCs w:val="14"/>
                <w:lang w:val="en-US"/>
              </w:rPr>
            </w:pPr>
            <w:hyperlink r:id="rId37" w:history="1">
              <w:r w:rsidR="001A5A41" w:rsidRPr="001A5A41">
                <w:rPr>
                  <w:rStyle w:val="Lienhypertexte"/>
                  <w:rFonts w:ascii="Arial" w:hAnsi="Arial" w:cs="Arial"/>
                  <w:sz w:val="14"/>
                  <w:szCs w:val="14"/>
                  <w:lang w:val="en-US"/>
                </w:rPr>
                <w:t>CP-211020</w:t>
              </w:r>
            </w:hyperlink>
          </w:p>
        </w:tc>
        <w:tc>
          <w:tcPr>
            <w:tcW w:w="2842" w:type="dxa"/>
            <w:tcBorders>
              <w:top w:val="nil"/>
              <w:left w:val="single" w:sz="4" w:space="0" w:color="auto"/>
              <w:bottom w:val="single" w:sz="4" w:space="0" w:color="auto"/>
              <w:right w:val="single" w:sz="4" w:space="0" w:color="auto"/>
            </w:tcBorders>
            <w:shd w:val="clear" w:color="auto" w:fill="FFFF00"/>
          </w:tcPr>
          <w:p w14:paraId="105D941E" w14:textId="77777777"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14:paraId="7107EFD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nil"/>
              <w:left w:val="single" w:sz="4" w:space="0" w:color="auto"/>
              <w:bottom w:val="single" w:sz="4" w:space="0" w:color="auto"/>
              <w:right w:val="single" w:sz="4" w:space="0" w:color="auto"/>
            </w:tcBorders>
            <w:shd w:val="clear" w:color="auto" w:fill="FFFF00"/>
          </w:tcPr>
          <w:p w14:paraId="58897DCC"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14:paraId="2DABE1D6"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14:paraId="10D3F92D"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45924BDC" w14:textId="77777777"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14:paraId="18751F3A" w14:textId="77777777"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14:paraId="603BA18D"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14:paraId="6AB181E0" w14:textId="77777777"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14:paraId="36D05E8B" w14:textId="77777777" w:rsidR="00EE66A1" w:rsidRPr="00107C20" w:rsidRDefault="00EE66A1" w:rsidP="00005166">
            <w:pPr>
              <w:spacing w:after="0"/>
              <w:rPr>
                <w:rFonts w:ascii="Arial" w:hAnsi="Arial" w:cs="Arial"/>
                <w:color w:val="000000"/>
                <w:lang w:val="en-US"/>
              </w:rPr>
            </w:pPr>
          </w:p>
        </w:tc>
        <w:tc>
          <w:tcPr>
            <w:tcW w:w="1162" w:type="dxa"/>
            <w:tcBorders>
              <w:top w:val="nil"/>
              <w:left w:val="single" w:sz="4" w:space="0" w:color="auto"/>
              <w:bottom w:val="single" w:sz="4" w:space="0" w:color="auto"/>
              <w:right w:val="single" w:sz="4" w:space="0" w:color="auto"/>
            </w:tcBorders>
            <w:shd w:val="clear" w:color="auto" w:fill="auto"/>
          </w:tcPr>
          <w:p w14:paraId="72C7D11C" w14:textId="77777777"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14:paraId="76AE1E79" w14:textId="77777777" w:rsidR="00EE66A1" w:rsidRPr="00107C20" w:rsidRDefault="00EE66A1" w:rsidP="00005166">
            <w:pPr>
              <w:spacing w:after="0"/>
              <w:rPr>
                <w:rFonts w:ascii="Arial" w:hAnsi="Arial" w:cs="Arial"/>
                <w:snapToGrid w:val="0"/>
                <w:lang w:val="en-US"/>
              </w:rPr>
            </w:pPr>
          </w:p>
        </w:tc>
      </w:tr>
      <w:tr w:rsidR="000D2243" w:rsidRPr="009D154B" w14:paraId="684A0D75"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F0AF8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14:paraId="52EC5FC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14:paraId="51242DBD" w14:textId="77777777"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14:paraId="73FB8592" w14:textId="77777777"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14:paraId="1340310C" w14:textId="77777777" w:rsidR="000D2243" w:rsidRPr="00107C20" w:rsidRDefault="000D2243" w:rsidP="00BF6D97">
            <w:pPr>
              <w:spacing w:after="0"/>
              <w:rPr>
                <w:rFonts w:ascii="Arial" w:hAnsi="Arial" w:cs="Arial"/>
                <w:bCs/>
                <w:lang w:val="en-US"/>
              </w:rPr>
            </w:pPr>
          </w:p>
        </w:tc>
        <w:tc>
          <w:tcPr>
            <w:tcW w:w="1162" w:type="dxa"/>
            <w:tcBorders>
              <w:bottom w:val="single" w:sz="4" w:space="0" w:color="auto"/>
            </w:tcBorders>
            <w:shd w:val="clear" w:color="auto" w:fill="FDE9D9" w:themeFill="accent6" w:themeFillTint="33"/>
          </w:tcPr>
          <w:p w14:paraId="20A64857" w14:textId="77777777"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14:paraId="2632072D" w14:textId="77777777" w:rsidR="000D2243" w:rsidRPr="00107C20" w:rsidRDefault="000D2243" w:rsidP="00BF6D97">
            <w:pPr>
              <w:spacing w:after="0"/>
              <w:rPr>
                <w:rFonts w:ascii="Arial" w:hAnsi="Arial" w:cs="Arial"/>
                <w:bCs/>
                <w:lang w:val="en-US"/>
              </w:rPr>
            </w:pPr>
          </w:p>
        </w:tc>
      </w:tr>
      <w:tr w:rsidR="000D2243" w:rsidRPr="000472D1" w14:paraId="4D355726" w14:textId="77777777" w:rsidTr="00E46F3D">
        <w:trPr>
          <w:cantSplit/>
        </w:trPr>
        <w:tc>
          <w:tcPr>
            <w:tcW w:w="817" w:type="dxa"/>
            <w:tcBorders>
              <w:top w:val="single" w:sz="4" w:space="0" w:color="auto"/>
              <w:left w:val="single" w:sz="18" w:space="0" w:color="auto"/>
              <w:bottom w:val="single" w:sz="4" w:space="0" w:color="auto"/>
            </w:tcBorders>
          </w:tcPr>
          <w:p w14:paraId="7BF31F9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3910A945" w14:textId="77777777"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4F3A90CF" w14:textId="77777777"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14D23FC0" w14:textId="77777777"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60E46777" w14:textId="77777777" w:rsidR="000D2243" w:rsidRPr="00107C20" w:rsidRDefault="000D2243" w:rsidP="00BF6D97">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35621B58" w14:textId="77777777"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14:paraId="0FBFD404" w14:textId="77777777" w:rsidR="000D2243" w:rsidRPr="00107C20" w:rsidRDefault="000D2243" w:rsidP="00BF6D97">
            <w:pPr>
              <w:spacing w:after="0"/>
              <w:rPr>
                <w:rFonts w:ascii="Arial" w:eastAsia="MS Mincho" w:hAnsi="Arial" w:cs="Arial"/>
              </w:rPr>
            </w:pPr>
          </w:p>
        </w:tc>
      </w:tr>
      <w:tr w:rsidR="000D2243" w:rsidRPr="000472D1" w14:paraId="5A509BBA" w14:textId="77777777" w:rsidTr="00E46F3D">
        <w:trPr>
          <w:cantSplit/>
        </w:trPr>
        <w:tc>
          <w:tcPr>
            <w:tcW w:w="817" w:type="dxa"/>
            <w:tcBorders>
              <w:top w:val="single" w:sz="4" w:space="0" w:color="auto"/>
              <w:left w:val="single" w:sz="18" w:space="0" w:color="auto"/>
              <w:bottom w:val="single" w:sz="18" w:space="0" w:color="auto"/>
            </w:tcBorders>
          </w:tcPr>
          <w:p w14:paraId="125D2167"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19D722AB"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D59C11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2750F6A2"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14:paraId="68125AB9"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32F5C0D"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6AEB2753" w14:textId="77777777" w:rsidR="000D2243" w:rsidRPr="00107C20" w:rsidRDefault="000D2243" w:rsidP="00BF6D97">
            <w:pPr>
              <w:spacing w:after="0"/>
              <w:rPr>
                <w:rFonts w:ascii="Arial" w:hAnsi="Arial" w:cs="Arial"/>
                <w:snapToGrid w:val="0"/>
                <w:color w:val="FF0000"/>
                <w:lang w:val="en-US"/>
              </w:rPr>
            </w:pPr>
          </w:p>
        </w:tc>
      </w:tr>
      <w:tr w:rsidR="00D4121D" w:rsidRPr="000472D1" w14:paraId="3F44BDA5"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7323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w:t>
            </w:r>
          </w:p>
        </w:tc>
        <w:tc>
          <w:tcPr>
            <w:tcW w:w="2407" w:type="dxa"/>
            <w:tcBorders>
              <w:top w:val="single" w:sz="18" w:space="0" w:color="auto"/>
              <w:bottom w:val="single" w:sz="18" w:space="0" w:color="auto"/>
            </w:tcBorders>
            <w:shd w:val="clear" w:color="auto" w:fill="E6E6E6"/>
          </w:tcPr>
          <w:p w14:paraId="1915C7C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14:paraId="739DED6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CA8F5D7"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8EBEAC8"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D9AE4E8"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A4C617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CCEFBA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B2C367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14:paraId="7A3321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14:paraId="168D2F18"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41545A8D" w14:textId="77777777"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14:paraId="5C229ADA" w14:textId="77777777" w:rsidR="000D2243" w:rsidRPr="00107C20" w:rsidRDefault="000D2243" w:rsidP="00BF6D97">
            <w:pPr>
              <w:spacing w:after="0"/>
              <w:rPr>
                <w:rFonts w:ascii="Arial" w:hAnsi="Arial" w:cs="Arial"/>
                <w:bCs/>
                <w:lang w:val="en-US"/>
              </w:rPr>
            </w:pPr>
          </w:p>
        </w:tc>
        <w:tc>
          <w:tcPr>
            <w:tcW w:w="1162" w:type="dxa"/>
            <w:tcBorders>
              <w:top w:val="single" w:sz="18" w:space="0" w:color="auto"/>
              <w:bottom w:val="single" w:sz="4" w:space="0" w:color="auto"/>
            </w:tcBorders>
            <w:shd w:val="clear" w:color="auto" w:fill="FDE9D9" w:themeFill="accent6" w:themeFillTint="33"/>
          </w:tcPr>
          <w:p w14:paraId="369B8FE9" w14:textId="77777777"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8ECBB02"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7541691" w14:textId="77777777" w:rsidTr="00E46F3D">
        <w:trPr>
          <w:cantSplit/>
        </w:trPr>
        <w:tc>
          <w:tcPr>
            <w:tcW w:w="817" w:type="dxa"/>
            <w:tcBorders>
              <w:top w:val="nil"/>
              <w:left w:val="single" w:sz="18" w:space="0" w:color="auto"/>
              <w:bottom w:val="single" w:sz="4" w:space="0" w:color="auto"/>
            </w:tcBorders>
          </w:tcPr>
          <w:p w14:paraId="2B989A19"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14:paraId="185C6A8E" w14:textId="77777777"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14:paraId="2C708947" w14:textId="77777777"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14:paraId="744F2B67" w14:textId="77777777"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14:paraId="1C40FA9E" w14:textId="77777777" w:rsidR="000D2243" w:rsidRPr="00107C20" w:rsidRDefault="000D2243" w:rsidP="00BF6D97">
            <w:pPr>
              <w:spacing w:after="0"/>
              <w:rPr>
                <w:rFonts w:ascii="Arial" w:hAnsi="Arial" w:cs="Arial"/>
                <w:bCs/>
                <w:lang w:val="en-US"/>
              </w:rPr>
            </w:pPr>
          </w:p>
        </w:tc>
        <w:tc>
          <w:tcPr>
            <w:tcW w:w="1162" w:type="dxa"/>
            <w:tcBorders>
              <w:top w:val="nil"/>
              <w:bottom w:val="single" w:sz="4" w:space="0" w:color="auto"/>
            </w:tcBorders>
          </w:tcPr>
          <w:p w14:paraId="03DB3DF8" w14:textId="77777777"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14:paraId="0CE4F9E9" w14:textId="77777777" w:rsidR="000D2243" w:rsidRPr="00107C20" w:rsidRDefault="000D2243" w:rsidP="00BF6D97">
            <w:pPr>
              <w:spacing w:after="0"/>
              <w:rPr>
                <w:rFonts w:ascii="Arial" w:hAnsi="Arial" w:cs="Arial"/>
                <w:bCs/>
                <w:lang w:val="en-US"/>
              </w:rPr>
            </w:pPr>
          </w:p>
        </w:tc>
      </w:tr>
      <w:tr w:rsidR="000D2243" w:rsidRPr="00C7064B" w14:paraId="49EB808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F297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14:paraId="18BD7A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14:paraId="38053C9C"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F2F6DA" w14:textId="77777777"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14:paraId="72F4DC4A" w14:textId="77777777" w:rsidR="000D2243" w:rsidRPr="00107C20" w:rsidRDefault="000D2243" w:rsidP="00BF6D97">
            <w:pPr>
              <w:spacing w:after="0"/>
              <w:rPr>
                <w:rFonts w:ascii="Arial" w:hAnsi="Arial" w:cs="Arial"/>
                <w:bCs/>
                <w:lang w:val="en-US"/>
              </w:rPr>
            </w:pPr>
          </w:p>
        </w:tc>
        <w:tc>
          <w:tcPr>
            <w:tcW w:w="1162" w:type="dxa"/>
            <w:tcBorders>
              <w:top w:val="single" w:sz="4" w:space="0" w:color="auto"/>
              <w:bottom w:val="single" w:sz="4" w:space="0" w:color="auto"/>
            </w:tcBorders>
            <w:shd w:val="clear" w:color="auto" w:fill="FDE9D9" w:themeFill="accent6" w:themeFillTint="33"/>
          </w:tcPr>
          <w:p w14:paraId="36B3ED95" w14:textId="77777777"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FAE39C8"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62C11FD" w14:textId="77777777" w:rsidTr="00E46F3D">
        <w:trPr>
          <w:cantSplit/>
        </w:trPr>
        <w:tc>
          <w:tcPr>
            <w:tcW w:w="817" w:type="dxa"/>
            <w:tcBorders>
              <w:top w:val="single" w:sz="4" w:space="0" w:color="auto"/>
              <w:left w:val="single" w:sz="18" w:space="0" w:color="auto"/>
              <w:bottom w:val="single" w:sz="4" w:space="0" w:color="auto"/>
            </w:tcBorders>
          </w:tcPr>
          <w:p w14:paraId="6AAE90D5"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45F73AC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14:paraId="3895F639"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6C13C910"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14:paraId="4E155B4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4" w:space="0" w:color="auto"/>
            </w:tcBorders>
          </w:tcPr>
          <w:p w14:paraId="245BA55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AE389D8" w14:textId="77777777" w:rsidR="000D2243" w:rsidRPr="00107C20" w:rsidRDefault="000D2243" w:rsidP="00BF6D97">
            <w:pPr>
              <w:spacing w:after="0"/>
              <w:rPr>
                <w:rFonts w:ascii="Arial" w:hAnsi="Arial" w:cs="Arial"/>
                <w:snapToGrid w:val="0"/>
                <w:color w:val="FF0000"/>
                <w:lang w:val="en-US"/>
              </w:rPr>
            </w:pPr>
          </w:p>
        </w:tc>
      </w:tr>
      <w:tr w:rsidR="00D4121D" w:rsidRPr="000472D1" w14:paraId="7946957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3BAEDC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53FCC9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14:paraId="3B98C7F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F3D673D"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21AE74B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CBF6293"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53564B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3C64921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932ACC1" w14:textId="77777777" w:rsidTr="00E46F3D">
        <w:trPr>
          <w:cantSplit/>
        </w:trPr>
        <w:tc>
          <w:tcPr>
            <w:tcW w:w="817" w:type="dxa"/>
            <w:tcBorders>
              <w:top w:val="single" w:sz="18" w:space="0" w:color="auto"/>
              <w:left w:val="single" w:sz="18" w:space="0" w:color="auto"/>
              <w:bottom w:val="single" w:sz="4" w:space="0" w:color="auto"/>
            </w:tcBorders>
          </w:tcPr>
          <w:p w14:paraId="23E0C6C8" w14:textId="77777777"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14:paraId="0136A454" w14:textId="77777777"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284ACA70" w14:textId="77777777"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5844ECB3" w14:textId="77777777"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67397557" w14:textId="77777777" w:rsidR="002D1564" w:rsidRPr="00107C20" w:rsidRDefault="002D1564" w:rsidP="002D1564">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25778C1" w14:textId="77777777"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10C0380B" w14:textId="77777777" w:rsidR="002D1564" w:rsidRPr="00107C20" w:rsidRDefault="002D1564" w:rsidP="002D1564">
            <w:pPr>
              <w:spacing w:after="0"/>
              <w:rPr>
                <w:rFonts w:ascii="Arial" w:hAnsi="Arial" w:cs="Arial"/>
              </w:rPr>
            </w:pPr>
          </w:p>
        </w:tc>
      </w:tr>
      <w:tr w:rsidR="002D1564" w:rsidRPr="000472D1" w14:paraId="07DEEC43" w14:textId="77777777" w:rsidTr="00E46F3D">
        <w:trPr>
          <w:cantSplit/>
        </w:trPr>
        <w:tc>
          <w:tcPr>
            <w:tcW w:w="817" w:type="dxa"/>
            <w:tcBorders>
              <w:top w:val="single" w:sz="4" w:space="0" w:color="auto"/>
              <w:left w:val="single" w:sz="18" w:space="0" w:color="auto"/>
              <w:bottom w:val="single" w:sz="18" w:space="0" w:color="auto"/>
            </w:tcBorders>
          </w:tcPr>
          <w:p w14:paraId="681A28C6" w14:textId="77777777"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14:paraId="4E9B2AC4" w14:textId="77777777"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14:paraId="31C47E31" w14:textId="77777777"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A29E13C" w14:textId="77777777"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13B2A6EC" w14:textId="77777777" w:rsidR="002D1564" w:rsidRPr="00107C20" w:rsidRDefault="002D1564" w:rsidP="002D1564">
            <w:pPr>
              <w:spacing w:after="0"/>
              <w:rPr>
                <w:rFonts w:ascii="Arial" w:hAnsi="Arial" w:cs="Arial"/>
                <w:color w:val="000000"/>
                <w:lang w:val="en-US"/>
              </w:rPr>
            </w:pPr>
          </w:p>
        </w:tc>
        <w:tc>
          <w:tcPr>
            <w:tcW w:w="1162" w:type="dxa"/>
            <w:tcBorders>
              <w:top w:val="single" w:sz="4" w:space="0" w:color="auto"/>
              <w:bottom w:val="single" w:sz="18" w:space="0" w:color="auto"/>
            </w:tcBorders>
          </w:tcPr>
          <w:p w14:paraId="47BA6355" w14:textId="77777777"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5481852D" w14:textId="77777777" w:rsidR="002D1564" w:rsidRPr="00107C20" w:rsidRDefault="002D1564" w:rsidP="002D1564">
            <w:pPr>
              <w:spacing w:after="0"/>
              <w:rPr>
                <w:rFonts w:ascii="Arial" w:hAnsi="Arial" w:cs="Arial"/>
                <w:color w:val="FF0000"/>
                <w:lang w:val="en-US"/>
              </w:rPr>
            </w:pPr>
          </w:p>
        </w:tc>
      </w:tr>
      <w:tr w:rsidR="00D4121D" w:rsidRPr="000472D1" w14:paraId="3A22C0C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0E1A82C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2A1909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1D7E21D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AE57D05"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0F9CD9C"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14:paraId="2A51944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6B1D032"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E8CB95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37AE709B"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583B992" w14:textId="77777777" w:rsidTr="00E46F3D">
        <w:trPr>
          <w:cantSplit/>
        </w:trPr>
        <w:tc>
          <w:tcPr>
            <w:tcW w:w="817" w:type="dxa"/>
            <w:tcBorders>
              <w:top w:val="single" w:sz="18" w:space="0" w:color="auto"/>
              <w:left w:val="single" w:sz="18" w:space="0" w:color="auto"/>
              <w:bottom w:val="single" w:sz="4" w:space="0" w:color="auto"/>
            </w:tcBorders>
          </w:tcPr>
          <w:p w14:paraId="624A5D4B" w14:textId="77777777"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14:paraId="59E9FFA1"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0100A739"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111BE01F"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7571B165"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5AF5482" w14:textId="77777777"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5249D52B" w14:textId="77777777" w:rsidR="000D2243" w:rsidRPr="00107C20" w:rsidRDefault="000D2243" w:rsidP="00BF6D97">
            <w:pPr>
              <w:spacing w:after="0"/>
              <w:rPr>
                <w:rFonts w:ascii="Arial" w:hAnsi="Arial" w:cs="Arial"/>
              </w:rPr>
            </w:pPr>
          </w:p>
        </w:tc>
      </w:tr>
      <w:tr w:rsidR="000D2243" w:rsidRPr="000472D1" w14:paraId="5445F1B0" w14:textId="77777777" w:rsidTr="00E46F3D">
        <w:trPr>
          <w:cantSplit/>
        </w:trPr>
        <w:tc>
          <w:tcPr>
            <w:tcW w:w="817" w:type="dxa"/>
            <w:tcBorders>
              <w:top w:val="single" w:sz="4" w:space="0" w:color="auto"/>
              <w:left w:val="single" w:sz="18" w:space="0" w:color="auto"/>
              <w:bottom w:val="single" w:sz="18" w:space="0" w:color="auto"/>
            </w:tcBorders>
          </w:tcPr>
          <w:p w14:paraId="597305E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2CB67677"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EEB7D4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B3138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0A51532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6CEFD209"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47599F6D" w14:textId="77777777" w:rsidR="000D2243" w:rsidRPr="00107C20" w:rsidRDefault="000D2243" w:rsidP="00BF6D97">
            <w:pPr>
              <w:spacing w:after="0"/>
              <w:rPr>
                <w:rFonts w:ascii="Arial" w:hAnsi="Arial" w:cs="Arial"/>
                <w:color w:val="FF0000"/>
                <w:lang w:val="en-US"/>
              </w:rPr>
            </w:pPr>
          </w:p>
        </w:tc>
      </w:tr>
      <w:tr w:rsidR="00D4121D" w:rsidRPr="000472D1" w14:paraId="4CF290B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A55C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678C73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124755C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55B1E27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44909A1"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210333A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2E0DF5E"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7E5C2E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2472389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055935DF" w14:textId="77777777" w:rsidTr="00E46F3D">
        <w:trPr>
          <w:cantSplit/>
        </w:trPr>
        <w:tc>
          <w:tcPr>
            <w:tcW w:w="817" w:type="dxa"/>
            <w:tcBorders>
              <w:top w:val="nil"/>
              <w:left w:val="single" w:sz="18" w:space="0" w:color="auto"/>
              <w:bottom w:val="single" w:sz="4" w:space="0" w:color="auto"/>
            </w:tcBorders>
          </w:tcPr>
          <w:p w14:paraId="10A6805E"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14:paraId="5E975F5A" w14:textId="77777777"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14:paraId="7031EB4A" w14:textId="77777777"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14:paraId="461C6FCB" w14:textId="77777777"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14:paraId="4BF9869A" w14:textId="77777777" w:rsidR="000D2243" w:rsidRPr="00107C20" w:rsidRDefault="000D2243" w:rsidP="00BF6D97">
            <w:pPr>
              <w:spacing w:after="0"/>
              <w:rPr>
                <w:rFonts w:ascii="Arial" w:hAnsi="Arial" w:cs="Arial"/>
              </w:rPr>
            </w:pPr>
          </w:p>
        </w:tc>
        <w:tc>
          <w:tcPr>
            <w:tcW w:w="1162" w:type="dxa"/>
            <w:tcBorders>
              <w:top w:val="nil"/>
              <w:bottom w:val="single" w:sz="4" w:space="0" w:color="auto"/>
            </w:tcBorders>
            <w:shd w:val="clear" w:color="auto" w:fill="auto"/>
          </w:tcPr>
          <w:p w14:paraId="3EADA334" w14:textId="77777777"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265AD2E4" w14:textId="77777777" w:rsidR="000D2243" w:rsidRPr="00107C20" w:rsidRDefault="000D2243" w:rsidP="00BF6D97">
            <w:pPr>
              <w:spacing w:after="0"/>
              <w:rPr>
                <w:rFonts w:ascii="Arial" w:hAnsi="Arial" w:cs="Arial"/>
                <w:lang w:val="en-US"/>
              </w:rPr>
            </w:pPr>
          </w:p>
        </w:tc>
      </w:tr>
      <w:tr w:rsidR="000D2243" w:rsidRPr="000472D1" w14:paraId="3A8C3E41" w14:textId="77777777" w:rsidTr="00E46F3D">
        <w:trPr>
          <w:cantSplit/>
        </w:trPr>
        <w:tc>
          <w:tcPr>
            <w:tcW w:w="817" w:type="dxa"/>
            <w:tcBorders>
              <w:top w:val="single" w:sz="4" w:space="0" w:color="auto"/>
              <w:left w:val="single" w:sz="18" w:space="0" w:color="auto"/>
              <w:bottom w:val="single" w:sz="18" w:space="0" w:color="auto"/>
            </w:tcBorders>
          </w:tcPr>
          <w:p w14:paraId="4A745299"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6B91A653"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4DA6A9D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0DCDDE3E"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2DD3BB27"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EBF9DB6"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08122118" w14:textId="77777777" w:rsidR="000D2243" w:rsidRPr="00107C20" w:rsidRDefault="000D2243" w:rsidP="00BF6D97">
            <w:pPr>
              <w:spacing w:after="0"/>
              <w:rPr>
                <w:rFonts w:ascii="Arial" w:hAnsi="Arial" w:cs="Arial"/>
                <w:lang w:val="en-US"/>
              </w:rPr>
            </w:pPr>
          </w:p>
        </w:tc>
      </w:tr>
      <w:tr w:rsidR="00D4121D" w:rsidRPr="000472D1" w14:paraId="620F0372"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13D27B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14:paraId="12298B1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5EC9FBF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5D45AA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EA647F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C233795"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E17FD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6DEE6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95F24A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2BCBED" w14:textId="77777777" w:rsidTr="00E46F3D">
        <w:trPr>
          <w:cantSplit/>
        </w:trPr>
        <w:tc>
          <w:tcPr>
            <w:tcW w:w="817" w:type="dxa"/>
            <w:tcBorders>
              <w:top w:val="single" w:sz="18" w:space="0" w:color="auto"/>
              <w:left w:val="single" w:sz="18" w:space="0" w:color="auto"/>
              <w:bottom w:val="single" w:sz="4" w:space="0" w:color="auto"/>
            </w:tcBorders>
          </w:tcPr>
          <w:p w14:paraId="75041D41" w14:textId="77777777"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14:paraId="39E33595"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5C8B6F6B"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6C3E30FD"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28EA40F0"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3DCA07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14:paraId="0A979B41" w14:textId="77777777" w:rsidR="000D2243" w:rsidRPr="00107C20" w:rsidRDefault="000D2243" w:rsidP="00BF6D97">
            <w:pPr>
              <w:spacing w:after="0"/>
              <w:rPr>
                <w:rFonts w:ascii="Arial" w:hAnsi="Arial" w:cs="Arial"/>
              </w:rPr>
            </w:pPr>
          </w:p>
        </w:tc>
      </w:tr>
      <w:tr w:rsidR="000D2243" w:rsidRPr="000472D1" w14:paraId="30387DAF" w14:textId="77777777" w:rsidTr="00E46F3D">
        <w:trPr>
          <w:cantSplit/>
        </w:trPr>
        <w:tc>
          <w:tcPr>
            <w:tcW w:w="817" w:type="dxa"/>
            <w:tcBorders>
              <w:top w:val="single" w:sz="4" w:space="0" w:color="auto"/>
              <w:left w:val="single" w:sz="18" w:space="0" w:color="auto"/>
              <w:bottom w:val="single" w:sz="4" w:space="0" w:color="auto"/>
            </w:tcBorders>
          </w:tcPr>
          <w:p w14:paraId="2C3B2F9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759DB4A7" w14:textId="77777777"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14:paraId="3E287416" w14:textId="77777777"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30FA4EED" w14:textId="77777777"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14:paraId="0DB2B943" w14:textId="77777777" w:rsidR="000D2243" w:rsidRPr="00107C20" w:rsidRDefault="000D2243" w:rsidP="00BF6D97">
            <w:pPr>
              <w:spacing w:after="0"/>
              <w:rPr>
                <w:rFonts w:ascii="Arial" w:hAnsi="Arial" w:cs="Arial"/>
              </w:rPr>
            </w:pPr>
          </w:p>
        </w:tc>
        <w:tc>
          <w:tcPr>
            <w:tcW w:w="1162" w:type="dxa"/>
            <w:tcBorders>
              <w:top w:val="single" w:sz="4" w:space="0" w:color="auto"/>
              <w:bottom w:val="single" w:sz="4" w:space="0" w:color="auto"/>
            </w:tcBorders>
            <w:shd w:val="clear" w:color="auto" w:fill="auto"/>
          </w:tcPr>
          <w:p w14:paraId="1C79E6A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B93628D" w14:textId="77777777" w:rsidR="000D2243" w:rsidRPr="00107C20" w:rsidRDefault="000D2243" w:rsidP="00BF6D97">
            <w:pPr>
              <w:spacing w:after="0"/>
              <w:rPr>
                <w:rFonts w:ascii="Arial" w:hAnsi="Arial" w:cs="Arial"/>
              </w:rPr>
            </w:pPr>
          </w:p>
        </w:tc>
      </w:tr>
      <w:tr w:rsidR="00D4121D" w:rsidRPr="000472D1" w14:paraId="1E2493E7" w14:textId="77777777" w:rsidTr="00E46F3D">
        <w:trPr>
          <w:cantSplit/>
        </w:trPr>
        <w:tc>
          <w:tcPr>
            <w:tcW w:w="817" w:type="dxa"/>
            <w:tcBorders>
              <w:top w:val="single" w:sz="18" w:space="0" w:color="auto"/>
              <w:left w:val="single" w:sz="18" w:space="0" w:color="auto"/>
              <w:bottom w:val="single" w:sz="18" w:space="0" w:color="auto"/>
            </w:tcBorders>
            <w:shd w:val="clear" w:color="auto" w:fill="E0E0E0"/>
          </w:tcPr>
          <w:p w14:paraId="023A80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14:paraId="196D588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12EAE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14:paraId="58790CA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14:paraId="36E6A24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14:paraId="48ED63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0E0E0"/>
          </w:tcPr>
          <w:p w14:paraId="55FDC5F5"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14:paraId="03A038DA"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34B1A57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1F3615E" w14:textId="77777777" w:rsidTr="00E46F3D">
        <w:trPr>
          <w:cantSplit/>
        </w:trPr>
        <w:tc>
          <w:tcPr>
            <w:tcW w:w="817" w:type="dxa"/>
            <w:tcBorders>
              <w:top w:val="single" w:sz="4" w:space="0" w:color="auto"/>
              <w:left w:val="single" w:sz="18" w:space="0" w:color="auto"/>
              <w:bottom w:val="nil"/>
            </w:tcBorders>
            <w:shd w:val="clear" w:color="auto" w:fill="auto"/>
          </w:tcPr>
          <w:p w14:paraId="7C4AD311"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D901E5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7CE8266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11605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4DDCF72"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C6C416B"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016B38F" w14:textId="77777777" w:rsidR="000D2243" w:rsidRPr="00107C20" w:rsidRDefault="000D2243" w:rsidP="00BF6D97">
            <w:pPr>
              <w:spacing w:after="0"/>
              <w:rPr>
                <w:rFonts w:ascii="Arial" w:hAnsi="Arial" w:cs="Arial"/>
                <w:lang w:val="en-US"/>
              </w:rPr>
            </w:pPr>
          </w:p>
        </w:tc>
      </w:tr>
      <w:tr w:rsidR="00D4121D" w:rsidRPr="000472D1" w14:paraId="6D4CD61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0EB4C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12</w:t>
            </w:r>
          </w:p>
        </w:tc>
        <w:tc>
          <w:tcPr>
            <w:tcW w:w="2407" w:type="dxa"/>
            <w:tcBorders>
              <w:top w:val="single" w:sz="18" w:space="0" w:color="auto"/>
              <w:bottom w:val="single" w:sz="18" w:space="0" w:color="auto"/>
            </w:tcBorders>
            <w:shd w:val="clear" w:color="auto" w:fill="E6E6E6"/>
          </w:tcPr>
          <w:p w14:paraId="6DF5205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6FE747D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16BB8B20"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3D50EE3"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FA8E027"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CABE8C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A0EAF8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070AA9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101FF4C" w14:textId="77777777" w:rsidTr="00E46F3D">
        <w:trPr>
          <w:cantSplit/>
        </w:trPr>
        <w:tc>
          <w:tcPr>
            <w:tcW w:w="817" w:type="dxa"/>
            <w:tcBorders>
              <w:top w:val="single" w:sz="4" w:space="0" w:color="auto"/>
              <w:left w:val="single" w:sz="18" w:space="0" w:color="auto"/>
              <w:bottom w:val="nil"/>
            </w:tcBorders>
            <w:shd w:val="clear" w:color="auto" w:fill="auto"/>
          </w:tcPr>
          <w:p w14:paraId="37BF1B62"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398A5A64"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0BBA755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352BC2"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1DC6315"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ED1D98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63939D2F" w14:textId="77777777" w:rsidR="000D2243" w:rsidRPr="00107C20" w:rsidRDefault="000D2243" w:rsidP="00BF6D97">
            <w:pPr>
              <w:spacing w:after="0"/>
              <w:rPr>
                <w:rFonts w:ascii="Arial" w:hAnsi="Arial" w:cs="Arial"/>
                <w:lang w:val="en-US"/>
              </w:rPr>
            </w:pPr>
          </w:p>
        </w:tc>
      </w:tr>
      <w:tr w:rsidR="00D4121D" w:rsidRPr="000472D1" w14:paraId="0311BE4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4ABDD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14:paraId="406412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14:paraId="5A1C603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DA3DE59"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6295B0EE"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3B187EF"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CB89DC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018915B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7EFAF2D" w14:textId="77777777" w:rsidTr="00E46F3D">
        <w:trPr>
          <w:cantSplit/>
        </w:trPr>
        <w:tc>
          <w:tcPr>
            <w:tcW w:w="817" w:type="dxa"/>
            <w:tcBorders>
              <w:top w:val="single" w:sz="4" w:space="0" w:color="auto"/>
              <w:left w:val="single" w:sz="18" w:space="0" w:color="auto"/>
              <w:bottom w:val="nil"/>
            </w:tcBorders>
            <w:shd w:val="clear" w:color="auto" w:fill="auto"/>
          </w:tcPr>
          <w:p w14:paraId="5ABE871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A521B2A"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1AE9119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A55C1CC"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F8A26D"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B7BF80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DE7FD5C" w14:textId="77777777" w:rsidR="000D2243" w:rsidRPr="00107C20" w:rsidRDefault="000D2243" w:rsidP="00BF6D97">
            <w:pPr>
              <w:spacing w:after="0"/>
              <w:rPr>
                <w:rFonts w:ascii="Arial" w:hAnsi="Arial" w:cs="Arial"/>
                <w:lang w:val="en-US"/>
              </w:rPr>
            </w:pPr>
          </w:p>
        </w:tc>
      </w:tr>
      <w:tr w:rsidR="00D4121D" w:rsidRPr="000472D1" w14:paraId="3B898FE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1203BD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14:paraId="0CA3C57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14:paraId="01DB992A"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08F8A7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7DBEF50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1CA240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2D59D6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380539DC"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7C4D906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6268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58C9A5" w14:textId="77777777"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FFFF00"/>
          </w:tcPr>
          <w:p w14:paraId="3A3C6E26" w14:textId="77777777" w:rsidR="001A5A41" w:rsidRPr="001A5A41" w:rsidRDefault="002517D5" w:rsidP="001A5A41">
            <w:pPr>
              <w:spacing w:after="0"/>
              <w:rPr>
                <w:rFonts w:ascii="Arial" w:eastAsia="MS Mincho" w:hAnsi="Arial" w:cs="Arial"/>
                <w:sz w:val="14"/>
                <w:szCs w:val="14"/>
              </w:rPr>
            </w:pPr>
            <w:hyperlink r:id="rId38" w:history="1">
              <w:r w:rsidR="001A5A41" w:rsidRPr="001A5A41">
                <w:rPr>
                  <w:rStyle w:val="Lienhypertexte"/>
                  <w:rFonts w:ascii="Arial" w:eastAsia="MS Mincho" w:hAnsi="Arial" w:cs="Arial"/>
                  <w:sz w:val="14"/>
                  <w:szCs w:val="14"/>
                </w:rPr>
                <w:t>CP-211125</w:t>
              </w:r>
            </w:hyperlink>
          </w:p>
        </w:tc>
        <w:tc>
          <w:tcPr>
            <w:tcW w:w="2842" w:type="dxa"/>
            <w:tcBorders>
              <w:top w:val="single" w:sz="4" w:space="0" w:color="auto"/>
              <w:left w:val="single" w:sz="4" w:space="0" w:color="auto"/>
              <w:bottom w:val="single" w:sz="18" w:space="0" w:color="auto"/>
              <w:right w:val="single" w:sz="4" w:space="0" w:color="auto"/>
            </w:tcBorders>
            <w:shd w:val="clear" w:color="auto" w:fill="FFFF00"/>
          </w:tcPr>
          <w:p w14:paraId="3B5A6B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14:paraId="16EACE1F"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18" w:space="0" w:color="auto"/>
              <w:right w:val="single" w:sz="4" w:space="0" w:color="auto"/>
            </w:tcBorders>
            <w:shd w:val="clear" w:color="auto" w:fill="FFFF00"/>
          </w:tcPr>
          <w:p w14:paraId="48F23422"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18" w:space="0" w:color="auto"/>
              <w:right w:val="single" w:sz="18" w:space="0" w:color="auto"/>
            </w:tcBorders>
            <w:shd w:val="clear" w:color="auto" w:fill="FFFF00"/>
          </w:tcPr>
          <w:p w14:paraId="0EC6D10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14:paraId="4CC2AA8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6A95BE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14:paraId="6A37149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14:paraId="5E1CD73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137A33D4"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5222F85F"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29F42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2CFE131"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0BFEE5CD"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58E9726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070B14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E4CAB8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E5C6A19" w14:textId="77777777" w:rsidR="001A5A41" w:rsidRPr="001A5A41" w:rsidRDefault="002517D5" w:rsidP="001A5A41">
            <w:pPr>
              <w:spacing w:after="0"/>
              <w:rPr>
                <w:rFonts w:ascii="Arial" w:eastAsia="MS Mincho" w:hAnsi="Arial" w:cs="Arial"/>
                <w:sz w:val="14"/>
                <w:szCs w:val="14"/>
              </w:rPr>
            </w:pPr>
            <w:hyperlink r:id="rId39" w:history="1">
              <w:r w:rsidR="001A5A41" w:rsidRPr="001A5A41">
                <w:rPr>
                  <w:rStyle w:val="Lienhypertexte"/>
                  <w:rFonts w:ascii="Arial" w:eastAsia="MS Mincho" w:hAnsi="Arial" w:cs="Arial"/>
                  <w:sz w:val="14"/>
                  <w:szCs w:val="14"/>
                </w:rPr>
                <w:t>CP-211083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A5F330C"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13637D6" w14:textId="77777777" w:rsidR="001A5A41" w:rsidRPr="001A5A41" w:rsidRDefault="001A5A41" w:rsidP="001A5A41">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808FCD6"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BD86D6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41338FC6" w14:textId="77777777" w:rsidTr="00744EF9">
        <w:trPr>
          <w:cantSplit/>
        </w:trPr>
        <w:tc>
          <w:tcPr>
            <w:tcW w:w="817" w:type="dxa"/>
            <w:tcBorders>
              <w:top w:val="single" w:sz="4" w:space="0" w:color="auto"/>
              <w:left w:val="single" w:sz="18" w:space="0" w:color="auto"/>
              <w:bottom w:val="nil"/>
              <w:right w:val="single" w:sz="4" w:space="0" w:color="auto"/>
            </w:tcBorders>
            <w:shd w:val="clear" w:color="auto" w:fill="auto"/>
          </w:tcPr>
          <w:p w14:paraId="0ED630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185DE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D87829" w14:textId="77777777" w:rsidR="001A5A41" w:rsidRPr="001A5A41" w:rsidRDefault="002517D5" w:rsidP="001A5A41">
            <w:pPr>
              <w:spacing w:after="0"/>
              <w:rPr>
                <w:rFonts w:ascii="Arial" w:eastAsia="MS Mincho" w:hAnsi="Arial" w:cs="Arial"/>
                <w:sz w:val="14"/>
                <w:szCs w:val="14"/>
              </w:rPr>
            </w:pPr>
            <w:hyperlink r:id="rId40" w:history="1">
              <w:r w:rsidR="001A5A41" w:rsidRPr="00744EF9">
                <w:rPr>
                  <w:rStyle w:val="Lienhypertexte"/>
                  <w:rFonts w:ascii="Arial" w:eastAsia="MS Mincho" w:hAnsi="Arial" w:cs="Arial"/>
                  <w:sz w:val="14"/>
                  <w:szCs w:val="14"/>
                </w:rPr>
                <w:t>CP-211084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868AAC"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E82B0CA" w14:textId="77777777" w:rsidR="001A5A41" w:rsidRPr="001A5A41" w:rsidRDefault="001A5A41" w:rsidP="001A5A41">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C51A16"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2869CA0"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5DD70E1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21F7D1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D0FA7B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CA2CE36" w14:textId="77777777" w:rsidR="001A5A41" w:rsidRPr="001A5A41" w:rsidRDefault="002517D5" w:rsidP="001A5A41">
            <w:pPr>
              <w:spacing w:after="0"/>
              <w:rPr>
                <w:rFonts w:ascii="Arial" w:eastAsia="MS Mincho" w:hAnsi="Arial" w:cs="Arial"/>
                <w:sz w:val="14"/>
                <w:szCs w:val="14"/>
              </w:rPr>
            </w:pPr>
            <w:hyperlink r:id="rId41" w:history="1">
              <w:r w:rsidR="001A5A41" w:rsidRPr="001A5A41">
                <w:rPr>
                  <w:rStyle w:val="Lienhypertexte"/>
                  <w:rFonts w:ascii="Arial" w:eastAsia="MS Mincho" w:hAnsi="Arial" w:cs="Arial"/>
                  <w:sz w:val="14"/>
                  <w:szCs w:val="14"/>
                </w:rPr>
                <w:t>CP-211126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CDAB36"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92DF5EE"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34097F6"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0126C72"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6311FCC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45009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834A61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6D42574" w14:textId="77777777" w:rsidR="001A5A41" w:rsidRPr="001A5A41" w:rsidRDefault="002517D5" w:rsidP="001A5A41">
            <w:pPr>
              <w:spacing w:after="0"/>
              <w:rPr>
                <w:rFonts w:ascii="Arial" w:eastAsia="MS Mincho" w:hAnsi="Arial" w:cs="Arial"/>
                <w:sz w:val="14"/>
                <w:szCs w:val="14"/>
              </w:rPr>
            </w:pPr>
            <w:hyperlink r:id="rId42" w:history="1">
              <w:r w:rsidR="001A5A41" w:rsidRPr="001A5A41">
                <w:rPr>
                  <w:rStyle w:val="Lienhypertexte"/>
                  <w:rFonts w:ascii="Arial" w:eastAsia="MS Mincho" w:hAnsi="Arial" w:cs="Arial"/>
                  <w:sz w:val="14"/>
                  <w:szCs w:val="14"/>
                </w:rPr>
                <w:t>CP-211203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ADCB53"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5E167A"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9132A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5196C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46E3808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41C1A4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287BB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D1F1396" w14:textId="77777777" w:rsidR="001A5A41" w:rsidRPr="001A5A41" w:rsidRDefault="002517D5" w:rsidP="001A5A41">
            <w:pPr>
              <w:spacing w:after="0"/>
              <w:rPr>
                <w:rFonts w:ascii="Arial" w:eastAsia="MS Mincho" w:hAnsi="Arial" w:cs="Arial"/>
                <w:sz w:val="14"/>
                <w:szCs w:val="14"/>
              </w:rPr>
            </w:pPr>
            <w:hyperlink r:id="rId43" w:history="1">
              <w:r w:rsidR="001A5A41" w:rsidRPr="001A5A41">
                <w:rPr>
                  <w:rStyle w:val="Lienhypertexte"/>
                  <w:rFonts w:ascii="Arial" w:eastAsia="MS Mincho" w:hAnsi="Arial" w:cs="Arial"/>
                  <w:sz w:val="14"/>
                  <w:szCs w:val="14"/>
                </w:rPr>
                <w:t>CP-211204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3F6837"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78DD03D"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7A67DD"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0EF4980"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6F3A683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0C68A6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BB805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DC663A0" w14:textId="77777777" w:rsidR="001A5A41" w:rsidRPr="001A5A41" w:rsidRDefault="002517D5" w:rsidP="001A5A41">
            <w:pPr>
              <w:spacing w:after="0"/>
              <w:rPr>
                <w:rFonts w:ascii="Arial" w:eastAsia="MS Mincho" w:hAnsi="Arial" w:cs="Arial"/>
                <w:sz w:val="14"/>
                <w:szCs w:val="14"/>
              </w:rPr>
            </w:pPr>
            <w:hyperlink r:id="rId44" w:history="1">
              <w:r w:rsidR="001A5A41" w:rsidRPr="001A5A41">
                <w:rPr>
                  <w:rStyle w:val="Lienhypertexte"/>
                  <w:rFonts w:ascii="Arial" w:eastAsia="MS Mincho" w:hAnsi="Arial" w:cs="Arial"/>
                  <w:sz w:val="14"/>
                  <w:szCs w:val="14"/>
                </w:rPr>
                <w:t>CP-211205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EE8D7B4"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5A7E16A"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47F9538"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8C6CE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6E742D8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BD6D8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1EF88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3241BE" w14:textId="77777777" w:rsidR="001A5A41" w:rsidRPr="001A5A41" w:rsidRDefault="002517D5" w:rsidP="001A5A41">
            <w:pPr>
              <w:spacing w:after="0"/>
              <w:rPr>
                <w:rFonts w:ascii="Arial" w:eastAsia="MS Mincho" w:hAnsi="Arial" w:cs="Arial"/>
                <w:sz w:val="14"/>
                <w:szCs w:val="14"/>
              </w:rPr>
            </w:pPr>
            <w:hyperlink r:id="rId45" w:history="1">
              <w:r w:rsidR="001A5A41" w:rsidRPr="001A5A41">
                <w:rPr>
                  <w:rStyle w:val="Lienhypertexte"/>
                  <w:rFonts w:ascii="Arial" w:eastAsia="MS Mincho" w:hAnsi="Arial" w:cs="Arial"/>
                  <w:sz w:val="14"/>
                  <w:szCs w:val="14"/>
                </w:rPr>
                <w:t>CP-211206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A10ED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6840652"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1F3493D"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4D6DA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7713C27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A03850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1380C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B417D9C" w14:textId="77777777" w:rsidR="001A5A41" w:rsidRPr="001A5A41" w:rsidRDefault="002517D5" w:rsidP="001A5A41">
            <w:pPr>
              <w:spacing w:after="0"/>
              <w:rPr>
                <w:rFonts w:ascii="Arial" w:eastAsia="MS Mincho" w:hAnsi="Arial" w:cs="Arial"/>
                <w:sz w:val="14"/>
                <w:szCs w:val="14"/>
              </w:rPr>
            </w:pPr>
            <w:hyperlink r:id="rId46" w:history="1">
              <w:r w:rsidR="001A5A41" w:rsidRPr="001A5A41">
                <w:rPr>
                  <w:rStyle w:val="Lienhypertexte"/>
                  <w:rFonts w:ascii="Arial" w:eastAsia="MS Mincho" w:hAnsi="Arial" w:cs="Arial"/>
                  <w:sz w:val="14"/>
                  <w:szCs w:val="14"/>
                </w:rPr>
                <w:t>CP-211207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7C9F9E"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0430FC"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DD8236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7D37A9E"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1DF799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C17F22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DB168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9F5A3E5" w14:textId="77777777" w:rsidR="001A5A41" w:rsidRPr="001A5A41" w:rsidRDefault="002517D5" w:rsidP="001A5A41">
            <w:pPr>
              <w:spacing w:after="0"/>
              <w:rPr>
                <w:rFonts w:ascii="Arial" w:eastAsia="MS Mincho" w:hAnsi="Arial" w:cs="Arial"/>
                <w:sz w:val="14"/>
                <w:szCs w:val="14"/>
              </w:rPr>
            </w:pPr>
            <w:hyperlink r:id="rId47" w:history="1">
              <w:r w:rsidR="001A5A41" w:rsidRPr="001A5A41">
                <w:rPr>
                  <w:rStyle w:val="Lienhypertexte"/>
                  <w:rFonts w:ascii="Arial" w:eastAsia="MS Mincho" w:hAnsi="Arial" w:cs="Arial"/>
                  <w:sz w:val="14"/>
                  <w:szCs w:val="14"/>
                </w:rPr>
                <w:t>CP-211208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9D481B"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FE40B53"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A934EFC"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049FF9A"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2B19CBA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54728C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45F4659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BEA0FAC" w14:textId="77777777" w:rsidR="001A5A41" w:rsidRPr="001A5A41" w:rsidRDefault="002517D5" w:rsidP="001A5A41">
            <w:pPr>
              <w:spacing w:after="0"/>
              <w:rPr>
                <w:rFonts w:ascii="Arial" w:eastAsia="MS Mincho" w:hAnsi="Arial" w:cs="Arial"/>
                <w:sz w:val="14"/>
                <w:szCs w:val="14"/>
              </w:rPr>
            </w:pPr>
            <w:hyperlink r:id="rId48" w:history="1">
              <w:r w:rsidR="001A5A41" w:rsidRPr="001A5A41">
                <w:rPr>
                  <w:rStyle w:val="Lienhypertexte"/>
                  <w:rFonts w:ascii="Arial" w:eastAsia="MS Mincho" w:hAnsi="Arial" w:cs="Arial"/>
                  <w:sz w:val="14"/>
                  <w:szCs w:val="14"/>
                </w:rPr>
                <w:t>CP-211209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D680DB4"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E29286"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E1BFA51"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25ED4E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41CDB07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7A78311"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5BE724"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0BEF9E4" w14:textId="77777777" w:rsidR="001A5A41" w:rsidRPr="001A5A41" w:rsidRDefault="002517D5" w:rsidP="001A5A41">
            <w:pPr>
              <w:spacing w:after="0"/>
              <w:rPr>
                <w:rFonts w:ascii="Arial" w:eastAsia="MS Mincho" w:hAnsi="Arial" w:cs="Arial"/>
                <w:sz w:val="14"/>
                <w:szCs w:val="14"/>
              </w:rPr>
            </w:pPr>
            <w:hyperlink r:id="rId49" w:history="1">
              <w:r w:rsidR="001A5A41" w:rsidRPr="001A5A41">
                <w:rPr>
                  <w:rStyle w:val="Lienhypertexte"/>
                  <w:rFonts w:ascii="Arial" w:eastAsia="MS Mincho" w:hAnsi="Arial" w:cs="Arial"/>
                  <w:sz w:val="14"/>
                  <w:szCs w:val="14"/>
                </w:rPr>
                <w:t>CP-211210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98560F1"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CE4D178"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144D337"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67D119"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3C257F4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AF83707"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63C0E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0ED9645" w14:textId="77777777" w:rsidR="001A5A41" w:rsidRPr="001A5A41" w:rsidRDefault="002517D5" w:rsidP="001A5A41">
            <w:pPr>
              <w:spacing w:after="0"/>
              <w:rPr>
                <w:rFonts w:ascii="Arial" w:eastAsia="MS Mincho" w:hAnsi="Arial" w:cs="Arial"/>
                <w:sz w:val="14"/>
                <w:szCs w:val="14"/>
              </w:rPr>
            </w:pPr>
            <w:hyperlink r:id="rId50" w:history="1">
              <w:r w:rsidR="001A5A41" w:rsidRPr="001A5A41">
                <w:rPr>
                  <w:rStyle w:val="Lienhypertexte"/>
                  <w:rFonts w:ascii="Arial" w:eastAsia="MS Mincho" w:hAnsi="Arial" w:cs="Arial"/>
                  <w:sz w:val="14"/>
                  <w:szCs w:val="14"/>
                </w:rPr>
                <w:t>CP-211216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5AAC23D"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EA6A96"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607E0D3"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748BA71"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D81DCE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591AFB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10F249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FCCE7C" w14:textId="77777777" w:rsidR="001A5A41" w:rsidRPr="001A5A41" w:rsidRDefault="002517D5" w:rsidP="001A5A41">
            <w:pPr>
              <w:spacing w:after="0"/>
              <w:rPr>
                <w:rFonts w:ascii="Arial" w:eastAsia="MS Mincho" w:hAnsi="Arial" w:cs="Arial"/>
                <w:sz w:val="14"/>
                <w:szCs w:val="14"/>
              </w:rPr>
            </w:pPr>
            <w:hyperlink r:id="rId51" w:history="1">
              <w:r w:rsidR="001A5A41" w:rsidRPr="001A5A41">
                <w:rPr>
                  <w:rStyle w:val="Lienhypertexte"/>
                  <w:rFonts w:ascii="Arial" w:eastAsia="MS Mincho" w:hAnsi="Arial" w:cs="Arial"/>
                  <w:sz w:val="14"/>
                  <w:szCs w:val="14"/>
                </w:rPr>
                <w:t>CP-211222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8A6C60"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6C6622"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96F63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D70DAAD"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D2BA41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A03D997"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BF49A1"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5785BD0" w14:textId="77777777" w:rsidR="001A5A41" w:rsidRPr="001A5A41" w:rsidRDefault="002517D5" w:rsidP="001A5A41">
            <w:pPr>
              <w:spacing w:after="0"/>
              <w:rPr>
                <w:rFonts w:ascii="Arial" w:eastAsia="MS Mincho" w:hAnsi="Arial" w:cs="Arial"/>
                <w:sz w:val="14"/>
                <w:szCs w:val="14"/>
              </w:rPr>
            </w:pPr>
            <w:hyperlink r:id="rId52" w:history="1">
              <w:r w:rsidR="001A5A41" w:rsidRPr="001A5A41">
                <w:rPr>
                  <w:rStyle w:val="Lienhypertexte"/>
                  <w:rFonts w:ascii="Arial" w:eastAsia="MS Mincho" w:hAnsi="Arial" w:cs="Arial"/>
                  <w:sz w:val="14"/>
                  <w:szCs w:val="14"/>
                </w:rPr>
                <w:t>CP-211227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567087D"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CBD79A8"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BF0D822"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1A0495F"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047DFFD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E43EE3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175DB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743C14" w14:textId="77777777" w:rsidR="001A5A41" w:rsidRPr="001A5A41" w:rsidRDefault="002517D5" w:rsidP="001A5A41">
            <w:pPr>
              <w:spacing w:after="0"/>
              <w:rPr>
                <w:rFonts w:ascii="Arial" w:eastAsia="MS Mincho" w:hAnsi="Arial" w:cs="Arial"/>
                <w:sz w:val="14"/>
                <w:szCs w:val="14"/>
              </w:rPr>
            </w:pPr>
            <w:hyperlink r:id="rId53" w:history="1">
              <w:r w:rsidR="001A5A41" w:rsidRPr="001A5A41">
                <w:rPr>
                  <w:rStyle w:val="Lienhypertexte"/>
                  <w:rFonts w:ascii="Arial" w:eastAsia="MS Mincho" w:hAnsi="Arial" w:cs="Arial"/>
                  <w:sz w:val="14"/>
                  <w:szCs w:val="14"/>
                </w:rPr>
                <w:t>CP-211228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C31C76B"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CBC5354"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FD56FF0"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A3453C2"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3877F93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0CC7DB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FFF8E5"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FC6F8A" w14:textId="77777777" w:rsidR="001A5A41" w:rsidRPr="000B3989" w:rsidRDefault="002517D5" w:rsidP="001A5A41">
            <w:pPr>
              <w:spacing w:after="0"/>
              <w:rPr>
                <w:rFonts w:ascii="Arial" w:eastAsia="MS Mincho" w:hAnsi="Arial"/>
                <w:color w:val="0000FF"/>
                <w:sz w:val="14"/>
                <w:u w:val="single"/>
              </w:rPr>
            </w:pPr>
            <w:hyperlink r:id="rId54" w:history="1">
              <w:r w:rsidR="001A5A41" w:rsidRPr="001A5A41">
                <w:rPr>
                  <w:rStyle w:val="Lienhypertexte"/>
                  <w:rFonts w:ascii="Arial" w:eastAsia="MS Mincho" w:hAnsi="Arial" w:cs="Arial"/>
                  <w:sz w:val="14"/>
                  <w:szCs w:val="14"/>
                </w:rPr>
                <w:t>CP-211263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44FCED5" w14:textId="77777777" w:rsidR="001A5A41" w:rsidRPr="001A5A41" w:rsidRDefault="001A5A41" w:rsidP="001A5A41">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4BEA915" w14:textId="77777777"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1694D18"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FBF499E"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14:paraId="5524C00C" w14:textId="77777777" w:rsidTr="009A75F0">
        <w:trPr>
          <w:cantSplit/>
        </w:trPr>
        <w:tc>
          <w:tcPr>
            <w:tcW w:w="817" w:type="dxa"/>
            <w:tcBorders>
              <w:top w:val="single" w:sz="4" w:space="0" w:color="auto"/>
              <w:left w:val="single" w:sz="18" w:space="0" w:color="auto"/>
              <w:bottom w:val="nil"/>
              <w:right w:val="single" w:sz="4" w:space="0" w:color="auto"/>
            </w:tcBorders>
            <w:shd w:val="clear" w:color="auto" w:fill="FF0000"/>
          </w:tcPr>
          <w:p w14:paraId="68FF40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68B46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2DEBEC0" w14:textId="77777777" w:rsidR="001A5A41" w:rsidRPr="001A5A41" w:rsidRDefault="00B472FC" w:rsidP="001A5A41">
            <w:pPr>
              <w:spacing w:after="0"/>
              <w:rPr>
                <w:rFonts w:ascii="Arial" w:eastAsia="MS Mincho" w:hAnsi="Arial" w:cs="Arial"/>
                <w:sz w:val="14"/>
                <w:szCs w:val="14"/>
              </w:rPr>
            </w:pPr>
            <w:hyperlink r:id="rId55" w:history="1">
              <w:r w:rsidR="00305C35">
                <w:rPr>
                  <w:rStyle w:val="Lienhypertexte"/>
                  <w:rFonts w:ascii="Arial" w:eastAsia="MS Mincho" w:hAnsi="Arial" w:cs="Arial"/>
                  <w:sz w:val="14"/>
                  <w:szCs w:val="14"/>
                </w:rPr>
                <w:t>CP-211317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648769C" w14:textId="77777777" w:rsidR="001A5A41" w:rsidRPr="001A5A41" w:rsidRDefault="00305C35" w:rsidP="00305C35">
            <w:pPr>
              <w:spacing w:after="0"/>
              <w:rPr>
                <w:rFonts w:ascii="Arial" w:eastAsia="MS Mincho" w:hAnsi="Arial" w:cs="Arial"/>
              </w:rPr>
            </w:pPr>
            <w:r w:rsidRPr="00305C35">
              <w:rPr>
                <w:rFonts w:ascii="Arial" w:eastAsia="MS Mincho" w:hAnsi="Arial" w:cs="Arial"/>
              </w:rPr>
              <w:t>Proposed guidance on</w:t>
            </w:r>
            <w:r>
              <w:rPr>
                <w:rFonts w:ascii="Arial" w:eastAsia="MS Mincho" w:hAnsi="Arial" w:cs="Arial"/>
              </w:rPr>
              <w:t xml:space="preserve"> </w:t>
            </w:r>
            <w:r w:rsidRPr="00305C35">
              <w:rPr>
                <w:rFonts w:ascii="Arial" w:eastAsia="MS Mincho" w:hAnsi="Arial" w:cs="Arial"/>
              </w:rPr>
              <w:t>OAuth 2.0 misalignment</w:t>
            </w:r>
            <w:r>
              <w:rPr>
                <w:rFonts w:ascii="Arial" w:eastAsia="MS Mincho" w:hAnsi="Arial" w:cs="Arial"/>
              </w:rPr>
              <w:t xml:space="preserve"> </w:t>
            </w:r>
            <w:r w:rsidRPr="00305C35">
              <w:rPr>
                <w:rFonts w:ascii="Arial" w:eastAsia="MS Mincho" w:hAnsi="Arial" w:cs="Arial"/>
              </w:rPr>
              <w:t>between CT4 and SA3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4FB149F" w14:textId="77777777" w:rsidR="001A5A41" w:rsidRPr="001A5A41" w:rsidRDefault="001A5A41" w:rsidP="001A5A41">
            <w:pPr>
              <w:spacing w:after="0"/>
              <w:rPr>
                <w:rFonts w:ascii="Arial" w:eastAsia="MS Mincho" w:hAnsi="Arial" w:cs="Arial"/>
              </w:rPr>
            </w:pPr>
            <w:r w:rsidRPr="001A5A41">
              <w:rPr>
                <w:rFonts w:ascii="Arial" w:eastAsia="MS Mincho" w:hAnsi="Arial" w:cs="Arial"/>
              </w:rPr>
              <w:t>C</w:t>
            </w:r>
            <w:r w:rsidR="00305C35">
              <w:rPr>
                <w:rFonts w:ascii="Arial" w:eastAsia="MS Mincho" w:hAnsi="Arial" w:cs="Arial"/>
              </w:rPr>
              <w:t>T 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F52C8FC"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5F578B7"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4249A" w:rsidRPr="000472D1" w14:paraId="385F660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DA032AE"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35C5218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14:paraId="66A48D5D"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1D007A5"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34C21D22"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5E4732D"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23464F"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C4D310B"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A2EC6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ED95409"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14:paraId="3279BA08"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14:paraId="02E299CE"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331F98"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264FE70F"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5FF6F3"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91B394" w14:textId="77777777" w:rsidR="000D2243" w:rsidRPr="00107C20" w:rsidRDefault="000D2243" w:rsidP="006855B4">
            <w:pPr>
              <w:spacing w:after="0"/>
              <w:rPr>
                <w:rFonts w:ascii="Arial" w:hAnsi="Arial" w:cs="Arial"/>
                <w:lang w:val="en-US"/>
              </w:rPr>
            </w:pPr>
          </w:p>
        </w:tc>
      </w:tr>
      <w:tr w:rsidR="000D2243" w:rsidRPr="00104C09" w14:paraId="48E32B4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555CF3" w14:textId="77777777"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4DBD595" w14:textId="77777777"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D7FFB"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43ABA1"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01C2B76"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BC1DE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D38D5E" w14:textId="77777777" w:rsidR="000D2243" w:rsidRPr="00107C20" w:rsidRDefault="000D2243" w:rsidP="00104C09">
            <w:pPr>
              <w:spacing w:after="0"/>
              <w:rPr>
                <w:rFonts w:ascii="Arial" w:hAnsi="Arial" w:cs="Arial"/>
                <w:lang w:val="en-US"/>
              </w:rPr>
            </w:pPr>
          </w:p>
        </w:tc>
      </w:tr>
      <w:tr w:rsidR="000D2243" w:rsidRPr="000472D1" w14:paraId="45B1D74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E015F9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14:paraId="25BC572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14:paraId="456766D4"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E0A4B0"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071ACD55"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A43DDB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9E8DC8" w14:textId="77777777" w:rsidR="000D2243" w:rsidRPr="00107C20" w:rsidRDefault="000D2243" w:rsidP="002A3262">
            <w:pPr>
              <w:spacing w:after="0"/>
              <w:rPr>
                <w:rFonts w:ascii="Arial" w:hAnsi="Arial" w:cs="Arial"/>
                <w:color w:val="FF0000"/>
                <w:lang w:val="en-US"/>
              </w:rPr>
            </w:pPr>
          </w:p>
        </w:tc>
      </w:tr>
      <w:tr w:rsidR="000D2243" w:rsidRPr="000472D1" w14:paraId="07F07E36" w14:textId="77777777" w:rsidTr="00E46F3D">
        <w:trPr>
          <w:cantSplit/>
        </w:trPr>
        <w:tc>
          <w:tcPr>
            <w:tcW w:w="817" w:type="dxa"/>
            <w:tcBorders>
              <w:top w:val="single" w:sz="4" w:space="0" w:color="auto"/>
              <w:left w:val="single" w:sz="18" w:space="0" w:color="auto"/>
              <w:bottom w:val="nil"/>
            </w:tcBorders>
            <w:shd w:val="clear" w:color="auto" w:fill="auto"/>
          </w:tcPr>
          <w:p w14:paraId="529C52F3" w14:textId="77777777"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14:paraId="522708CC" w14:textId="77777777"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14:paraId="3E894FC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34C56A31" w14:textId="77777777"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487B3CB"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35092BF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BE9806C" w14:textId="77777777" w:rsidR="000D2243" w:rsidRPr="00107C20" w:rsidRDefault="000D2243" w:rsidP="002A3262">
            <w:pPr>
              <w:spacing w:after="0"/>
              <w:rPr>
                <w:rFonts w:ascii="Arial" w:hAnsi="Arial" w:cs="Arial"/>
                <w:lang w:val="en-US"/>
              </w:rPr>
            </w:pPr>
          </w:p>
        </w:tc>
      </w:tr>
      <w:tr w:rsidR="000D2243" w:rsidRPr="000472D1" w14:paraId="07F5D8B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26A254"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14:paraId="552E39A5"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14:paraId="6966539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0DFB5"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57B2EA29"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5CE04B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97571D" w14:textId="77777777" w:rsidR="000D2243" w:rsidRPr="00107C20" w:rsidRDefault="000D2243" w:rsidP="002A3262">
            <w:pPr>
              <w:spacing w:after="0"/>
              <w:rPr>
                <w:rFonts w:ascii="Arial" w:hAnsi="Arial" w:cs="Arial"/>
                <w:color w:val="FF0000"/>
                <w:lang w:val="en-US"/>
              </w:rPr>
            </w:pPr>
          </w:p>
        </w:tc>
      </w:tr>
      <w:tr w:rsidR="000D2243" w:rsidRPr="00104C09" w14:paraId="3A15795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D86BA04"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9B22BD"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E908D1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4A81A2C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A4F0DC0"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5CF6DF1"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1B9A5AC" w14:textId="77777777" w:rsidR="000D2243" w:rsidRPr="00107C20" w:rsidRDefault="000D2243" w:rsidP="00104C09">
            <w:pPr>
              <w:spacing w:after="0"/>
              <w:rPr>
                <w:rFonts w:ascii="Arial" w:hAnsi="Arial" w:cs="Arial"/>
                <w:lang w:val="en-US"/>
              </w:rPr>
            </w:pPr>
          </w:p>
        </w:tc>
      </w:tr>
      <w:tr w:rsidR="000D2243" w:rsidRPr="000472D1" w14:paraId="46F4F25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4DD183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14:paraId="10F69108"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14:paraId="5E26A956" w14:textId="77777777"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3B2262" w14:textId="77777777"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A2D0C8" w14:textId="77777777" w:rsidR="000D2243" w:rsidRPr="00107C20" w:rsidRDefault="000D2243" w:rsidP="000B2E9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83077ED" w14:textId="77777777"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758ED2" w14:textId="77777777" w:rsidR="000D2243" w:rsidRPr="00107C20" w:rsidRDefault="000D2243" w:rsidP="000B2E95">
            <w:pPr>
              <w:spacing w:after="0"/>
              <w:rPr>
                <w:rFonts w:ascii="Arial" w:hAnsi="Arial" w:cs="Arial"/>
                <w:lang w:val="en-US"/>
              </w:rPr>
            </w:pPr>
          </w:p>
        </w:tc>
      </w:tr>
      <w:tr w:rsidR="00B413CC" w:rsidRPr="00B413CC" w14:paraId="55BFADA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E00FA1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866CE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E0D27D3" w14:textId="77777777" w:rsidR="00B413CC" w:rsidRPr="00B413CC" w:rsidRDefault="002517D5" w:rsidP="00B413CC">
            <w:pPr>
              <w:spacing w:after="0"/>
              <w:rPr>
                <w:rFonts w:ascii="Arial" w:eastAsia="MS Mincho" w:hAnsi="Arial" w:cs="Arial"/>
                <w:sz w:val="14"/>
                <w:szCs w:val="14"/>
              </w:rPr>
            </w:pPr>
            <w:hyperlink r:id="rId56" w:history="1">
              <w:r w:rsidR="00B413CC" w:rsidRPr="00B413CC">
                <w:rPr>
                  <w:rStyle w:val="Lienhypertexte"/>
                  <w:rFonts w:ascii="Arial" w:eastAsia="MS Mincho" w:hAnsi="Arial" w:cs="Arial"/>
                  <w:sz w:val="14"/>
                  <w:szCs w:val="14"/>
                </w:rPr>
                <w:t>CP-211070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BD82D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650A2D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E839879"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97D44A7"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34D6CF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576E585"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4FFC14"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0866028" w14:textId="77777777" w:rsidR="00B413CC" w:rsidRPr="00B413CC" w:rsidRDefault="002517D5" w:rsidP="00B413CC">
            <w:pPr>
              <w:spacing w:after="0"/>
              <w:rPr>
                <w:rFonts w:ascii="Arial" w:eastAsia="MS Mincho" w:hAnsi="Arial" w:cs="Arial"/>
                <w:sz w:val="14"/>
                <w:szCs w:val="14"/>
              </w:rPr>
            </w:pPr>
            <w:hyperlink r:id="rId57" w:history="1">
              <w:r w:rsidR="00B413CC" w:rsidRPr="00B413CC">
                <w:rPr>
                  <w:rStyle w:val="Lienhypertexte"/>
                  <w:rFonts w:ascii="Arial" w:eastAsia="MS Mincho" w:hAnsi="Arial" w:cs="Arial"/>
                  <w:sz w:val="14"/>
                  <w:szCs w:val="14"/>
                </w:rPr>
                <w:t>CP-211071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E23D70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FFC9149"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5E9FD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426105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47A1F5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5907C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8C6045"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A55FE07" w14:textId="77777777" w:rsidR="00B413CC" w:rsidRPr="00B413CC" w:rsidRDefault="002517D5" w:rsidP="00B413CC">
            <w:pPr>
              <w:spacing w:after="0"/>
              <w:rPr>
                <w:rFonts w:ascii="Arial" w:eastAsia="MS Mincho" w:hAnsi="Arial" w:cs="Arial"/>
                <w:sz w:val="14"/>
                <w:szCs w:val="14"/>
              </w:rPr>
            </w:pPr>
            <w:hyperlink r:id="rId58" w:history="1">
              <w:r w:rsidR="00B413CC" w:rsidRPr="00B413CC">
                <w:rPr>
                  <w:rStyle w:val="Lienhypertexte"/>
                  <w:rFonts w:ascii="Arial" w:eastAsia="MS Mincho" w:hAnsi="Arial" w:cs="Arial"/>
                  <w:sz w:val="14"/>
                  <w:szCs w:val="14"/>
                </w:rPr>
                <w:t>CP-211072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FF068C"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5AADE9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29DD08"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C11731D"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844E684" w14:textId="77777777" w:rsidTr="00744EF9">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12082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EAF8E"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631C50F" w14:textId="77777777" w:rsidR="00B413CC" w:rsidRPr="00B413CC" w:rsidRDefault="002517D5" w:rsidP="00B413CC">
            <w:pPr>
              <w:spacing w:after="0"/>
              <w:rPr>
                <w:rFonts w:ascii="Arial" w:eastAsia="MS Mincho" w:hAnsi="Arial" w:cs="Arial"/>
                <w:sz w:val="14"/>
                <w:szCs w:val="14"/>
              </w:rPr>
            </w:pPr>
            <w:hyperlink r:id="rId59" w:history="1">
              <w:r w:rsidR="00B413CC" w:rsidRPr="00744EF9">
                <w:rPr>
                  <w:rStyle w:val="Lienhypertexte"/>
                  <w:rFonts w:ascii="Arial" w:eastAsia="MS Mincho" w:hAnsi="Arial" w:cs="Arial"/>
                  <w:sz w:val="14"/>
                  <w:szCs w:val="14"/>
                </w:rPr>
                <w:t>CP-211073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E61AE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475630E"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665E0A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678ACE"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FA1678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4C1C1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E526E"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0D2903" w14:textId="77777777" w:rsidR="00B413CC" w:rsidRPr="00B413CC" w:rsidRDefault="002517D5" w:rsidP="00B413CC">
            <w:pPr>
              <w:spacing w:after="0"/>
              <w:rPr>
                <w:rFonts w:ascii="Arial" w:eastAsia="MS Mincho" w:hAnsi="Arial" w:cs="Arial"/>
                <w:sz w:val="14"/>
                <w:szCs w:val="14"/>
              </w:rPr>
            </w:pPr>
            <w:hyperlink r:id="rId60" w:history="1">
              <w:r w:rsidR="00B413CC" w:rsidRPr="00B413CC">
                <w:rPr>
                  <w:rStyle w:val="Lienhypertexte"/>
                  <w:rFonts w:ascii="Arial" w:eastAsia="MS Mincho" w:hAnsi="Arial" w:cs="Arial"/>
                  <w:sz w:val="14"/>
                  <w:szCs w:val="14"/>
                </w:rPr>
                <w:t>CP-211074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EB5D3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364BE7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AEB6B6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484A45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DBF72C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0EBD80"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88CE90"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96935EB" w14:textId="77777777" w:rsidR="00B413CC" w:rsidRPr="00B413CC" w:rsidRDefault="002517D5" w:rsidP="00B413CC">
            <w:pPr>
              <w:spacing w:after="0"/>
              <w:rPr>
                <w:rFonts w:ascii="Arial" w:eastAsia="MS Mincho" w:hAnsi="Arial" w:cs="Arial"/>
                <w:sz w:val="14"/>
                <w:szCs w:val="14"/>
              </w:rPr>
            </w:pPr>
            <w:hyperlink r:id="rId61" w:history="1">
              <w:r w:rsidR="00B413CC" w:rsidRPr="00B413CC">
                <w:rPr>
                  <w:rStyle w:val="Lienhypertexte"/>
                  <w:rFonts w:ascii="Arial" w:eastAsia="MS Mincho" w:hAnsi="Arial" w:cs="Arial"/>
                  <w:sz w:val="14"/>
                  <w:szCs w:val="14"/>
                </w:rPr>
                <w:t>CP-211076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4463669"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4A24345"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FFB81E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EB3AB4D"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068370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4A312E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194D96"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8C23E45" w14:textId="77777777" w:rsidR="00B413CC" w:rsidRPr="00B413CC" w:rsidRDefault="002517D5" w:rsidP="00B413CC">
            <w:pPr>
              <w:spacing w:after="0"/>
              <w:rPr>
                <w:rFonts w:ascii="Arial" w:eastAsia="MS Mincho" w:hAnsi="Arial" w:cs="Arial"/>
                <w:sz w:val="14"/>
                <w:szCs w:val="14"/>
              </w:rPr>
            </w:pPr>
            <w:hyperlink r:id="rId62" w:history="1">
              <w:r w:rsidR="00B413CC" w:rsidRPr="00B413CC">
                <w:rPr>
                  <w:rStyle w:val="Lienhypertexte"/>
                  <w:rFonts w:ascii="Arial" w:eastAsia="MS Mincho" w:hAnsi="Arial" w:cs="Arial"/>
                  <w:sz w:val="14"/>
                  <w:szCs w:val="14"/>
                </w:rPr>
                <w:t>CP-211078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EDBC18C"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F9CE197"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0872D8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CE98AE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4719C" w:rsidRPr="00B413CC" w14:paraId="4CE598A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B7FD1F6" w14:textId="77777777" w:rsidR="00A4719C" w:rsidRPr="00B413CC" w:rsidRDefault="00A4719C" w:rsidP="00351268">
            <w:pPr>
              <w:spacing w:after="0"/>
              <w:rPr>
                <w:rFonts w:ascii="Arial" w:hAnsi="Arial" w:cs="Arial"/>
                <w:b/>
                <w:bCs/>
                <w:lang w:val="en-US"/>
              </w:rPr>
            </w:pPr>
            <w:r w:rsidRPr="00B413CC">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6C70C" w14:textId="77777777" w:rsidR="00A4719C" w:rsidRPr="00B413CC" w:rsidRDefault="00A4719C" w:rsidP="00351268">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62EFACB" w14:textId="77777777" w:rsidR="00A4719C" w:rsidRPr="00B413CC" w:rsidRDefault="002517D5" w:rsidP="00351268">
            <w:pPr>
              <w:spacing w:after="0"/>
              <w:rPr>
                <w:rFonts w:ascii="Arial" w:eastAsia="MS Mincho" w:hAnsi="Arial" w:cs="Arial"/>
                <w:sz w:val="14"/>
                <w:szCs w:val="14"/>
              </w:rPr>
            </w:pPr>
            <w:hyperlink r:id="rId63" w:history="1">
              <w:r w:rsidR="00A4719C" w:rsidRPr="00B413CC">
                <w:rPr>
                  <w:rStyle w:val="Lienhypertexte"/>
                  <w:rFonts w:ascii="Arial" w:eastAsia="MS Mincho" w:hAnsi="Arial" w:cs="Arial"/>
                  <w:sz w:val="14"/>
                  <w:szCs w:val="14"/>
                </w:rPr>
                <w:t>CP-211105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357F2B8" w14:textId="77777777" w:rsidR="00A4719C" w:rsidRPr="00B413CC" w:rsidRDefault="00A4719C" w:rsidP="00351268">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00766CC" w14:textId="77777777" w:rsidR="00A4719C" w:rsidRPr="00B413CC" w:rsidRDefault="00A4719C" w:rsidP="00351268">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6FF4D98" w14:textId="77777777" w:rsidR="00A4719C" w:rsidRPr="00B413CC" w:rsidRDefault="00A4719C" w:rsidP="00351268">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B507D83" w14:textId="77777777" w:rsidR="00A4719C" w:rsidRDefault="00A4719C" w:rsidP="00351268">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14:paraId="29EBD465" w14:textId="77777777" w:rsidR="00A4719C" w:rsidRDefault="00A4719C" w:rsidP="00351268">
            <w:pPr>
              <w:spacing w:after="0"/>
              <w:rPr>
                <w:rFonts w:ascii="Arial" w:hAnsi="Arial" w:cs="Arial"/>
                <w:lang w:val="en-US"/>
              </w:rPr>
            </w:pPr>
          </w:p>
          <w:p w14:paraId="573FFD4F" w14:textId="77777777" w:rsidR="00A4719C" w:rsidRPr="00B413CC" w:rsidRDefault="00A4719C" w:rsidP="00351268">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A4719C" w:rsidRPr="00B413CC" w14:paraId="5115168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F1D965C" w14:textId="77777777" w:rsidR="00A4719C" w:rsidRPr="00B413CC" w:rsidRDefault="00A4719C" w:rsidP="00351268">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1E0589" w14:textId="77777777" w:rsidR="00A4719C" w:rsidRPr="00B413CC" w:rsidRDefault="00A4719C" w:rsidP="00351268">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3C748DE" w14:textId="77777777" w:rsidR="00A4719C" w:rsidRPr="00B413CC" w:rsidRDefault="002517D5" w:rsidP="00351268">
            <w:pPr>
              <w:spacing w:after="0"/>
              <w:rPr>
                <w:rFonts w:ascii="Arial" w:eastAsia="MS Mincho" w:hAnsi="Arial" w:cs="Arial"/>
                <w:sz w:val="14"/>
                <w:szCs w:val="14"/>
              </w:rPr>
            </w:pPr>
            <w:hyperlink r:id="rId64" w:history="1">
              <w:r w:rsidR="00A4719C" w:rsidRPr="00B413CC">
                <w:rPr>
                  <w:rStyle w:val="Lienhypertexte"/>
                  <w:rFonts w:ascii="Arial" w:eastAsia="MS Mincho" w:hAnsi="Arial" w:cs="Arial"/>
                  <w:sz w:val="14"/>
                  <w:szCs w:val="14"/>
                </w:rPr>
                <w:t>CP-211106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F4315EF" w14:textId="77777777" w:rsidR="00A4719C" w:rsidRPr="00B413CC" w:rsidRDefault="00A4719C" w:rsidP="00351268">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AD4EE3" w14:textId="77777777" w:rsidR="00A4719C" w:rsidRPr="00B413CC" w:rsidRDefault="00A4719C" w:rsidP="00351268">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B824DF" w14:textId="77777777" w:rsidR="00A4719C" w:rsidRPr="00B413CC" w:rsidRDefault="00A4719C" w:rsidP="00351268">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6B40A6" w14:textId="77777777" w:rsidR="00A4719C" w:rsidRDefault="00A4719C" w:rsidP="00351268">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14:paraId="769BFEA3" w14:textId="77777777" w:rsidR="00A4719C" w:rsidRDefault="00A4719C" w:rsidP="00351268">
            <w:pPr>
              <w:spacing w:after="0"/>
              <w:rPr>
                <w:rFonts w:ascii="Arial" w:hAnsi="Arial" w:cs="Arial"/>
                <w:lang w:val="en-US"/>
              </w:rPr>
            </w:pPr>
          </w:p>
          <w:p w14:paraId="5984A75A" w14:textId="77777777" w:rsidR="00A4719C" w:rsidRPr="00B413CC" w:rsidRDefault="00A4719C" w:rsidP="00351268">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14:paraId="6AC8AAF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10D923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AFB7D3"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02C040E" w14:textId="77777777" w:rsidR="00B413CC" w:rsidRPr="00B413CC" w:rsidRDefault="002517D5" w:rsidP="00B413CC">
            <w:pPr>
              <w:spacing w:after="0"/>
              <w:rPr>
                <w:rFonts w:ascii="Arial" w:eastAsia="MS Mincho" w:hAnsi="Arial" w:cs="Arial"/>
                <w:sz w:val="14"/>
                <w:szCs w:val="14"/>
              </w:rPr>
            </w:pPr>
            <w:hyperlink r:id="rId65" w:history="1">
              <w:r w:rsidR="00B413CC" w:rsidRPr="00B413CC">
                <w:rPr>
                  <w:rStyle w:val="Lienhypertexte"/>
                  <w:rFonts w:ascii="Arial" w:eastAsia="MS Mincho" w:hAnsi="Arial" w:cs="Arial"/>
                  <w:sz w:val="14"/>
                  <w:szCs w:val="14"/>
                </w:rPr>
                <w:t>CP-211079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3A43DD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EE62A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EFEA9DF" w14:textId="77777777" w:rsidR="00B413CC" w:rsidRPr="00B413CC" w:rsidRDefault="00B413CC" w:rsidP="00B413CC">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AC7B71D" w14:textId="77777777" w:rsidR="00B413CC" w:rsidRPr="00B413CC" w:rsidRDefault="009344BA" w:rsidP="00B413CC">
            <w:pPr>
              <w:spacing w:after="0"/>
              <w:rPr>
                <w:rFonts w:ascii="Arial" w:hAnsi="Arial" w:cs="Arial"/>
                <w:lang w:val="en-US"/>
              </w:rPr>
            </w:pPr>
            <w:r>
              <w:rPr>
                <w:rFonts w:ascii="Arial" w:hAnsi="Arial" w:cs="Arial"/>
                <w:lang w:val="en-US"/>
              </w:rPr>
              <w:t>Proposed: Partially approved</w:t>
            </w:r>
          </w:p>
        </w:tc>
      </w:tr>
      <w:tr w:rsidR="00B413CC" w:rsidRPr="00B413CC" w14:paraId="3975949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5411B0"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3750E6"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02757BB" w14:textId="77777777" w:rsidR="00B413CC" w:rsidRPr="00B413CC" w:rsidRDefault="002517D5" w:rsidP="00B413CC">
            <w:pPr>
              <w:spacing w:after="0"/>
              <w:rPr>
                <w:rFonts w:ascii="Arial" w:eastAsia="MS Mincho" w:hAnsi="Arial" w:cs="Arial"/>
                <w:sz w:val="14"/>
                <w:szCs w:val="14"/>
              </w:rPr>
            </w:pPr>
            <w:hyperlink r:id="rId66" w:history="1">
              <w:r w:rsidR="00B413CC" w:rsidRPr="00B413CC">
                <w:rPr>
                  <w:rStyle w:val="Lienhypertexte"/>
                  <w:rFonts w:ascii="Arial" w:eastAsia="MS Mincho" w:hAnsi="Arial" w:cs="Arial"/>
                  <w:sz w:val="14"/>
                  <w:szCs w:val="14"/>
                </w:rPr>
                <w:t>CP-211080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05D620B"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9873A47"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D3A06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BDEE8E"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3E00D9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ED1C72E"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D3329D"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1497119" w14:textId="77777777" w:rsidR="00B413CC" w:rsidRPr="00B413CC" w:rsidRDefault="002517D5" w:rsidP="00B413CC">
            <w:pPr>
              <w:spacing w:after="0"/>
              <w:rPr>
                <w:rFonts w:ascii="Arial" w:eastAsia="MS Mincho" w:hAnsi="Arial" w:cs="Arial"/>
                <w:sz w:val="14"/>
                <w:szCs w:val="14"/>
              </w:rPr>
            </w:pPr>
            <w:hyperlink r:id="rId67" w:history="1">
              <w:r w:rsidR="00B413CC" w:rsidRPr="00B413CC">
                <w:rPr>
                  <w:rStyle w:val="Lienhypertexte"/>
                  <w:rFonts w:ascii="Arial" w:eastAsia="MS Mincho" w:hAnsi="Arial" w:cs="Arial"/>
                  <w:sz w:val="14"/>
                  <w:szCs w:val="14"/>
                </w:rPr>
                <w:t>CP-211081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84B189"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29BB7D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E7F87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032B1E9"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51F3B5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761A73"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E150EC"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EA287A" w14:textId="77777777" w:rsidR="00B413CC" w:rsidRPr="00B413CC" w:rsidRDefault="002517D5" w:rsidP="00B413CC">
            <w:pPr>
              <w:spacing w:after="0"/>
              <w:rPr>
                <w:rFonts w:ascii="Arial" w:eastAsia="MS Mincho" w:hAnsi="Arial" w:cs="Arial"/>
                <w:sz w:val="14"/>
                <w:szCs w:val="14"/>
              </w:rPr>
            </w:pPr>
            <w:hyperlink r:id="rId68" w:history="1">
              <w:r w:rsidR="00B413CC" w:rsidRPr="00B413CC">
                <w:rPr>
                  <w:rStyle w:val="Lienhypertexte"/>
                  <w:rFonts w:ascii="Arial" w:eastAsia="MS Mincho" w:hAnsi="Arial" w:cs="Arial"/>
                  <w:sz w:val="14"/>
                  <w:szCs w:val="14"/>
                </w:rPr>
                <w:t>CP-211082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1FB9BE"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259DAA"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01E7553"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B87C093"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2EB5C0E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96F59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7F63F"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8EB3AB" w14:textId="77777777" w:rsidR="00B413CC" w:rsidRPr="00B413CC" w:rsidRDefault="002517D5" w:rsidP="00B413CC">
            <w:pPr>
              <w:spacing w:after="0"/>
              <w:rPr>
                <w:rFonts w:ascii="Arial" w:eastAsia="MS Mincho" w:hAnsi="Arial" w:cs="Arial"/>
                <w:sz w:val="14"/>
                <w:szCs w:val="14"/>
              </w:rPr>
            </w:pPr>
            <w:hyperlink r:id="rId69" w:history="1">
              <w:r w:rsidR="00B413CC" w:rsidRPr="00B413CC">
                <w:rPr>
                  <w:rStyle w:val="Lienhypertexte"/>
                  <w:rFonts w:ascii="Arial" w:eastAsia="MS Mincho" w:hAnsi="Arial" w:cs="Arial"/>
                  <w:sz w:val="14"/>
                  <w:szCs w:val="14"/>
                </w:rPr>
                <w:t>CP-211095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D8F666F"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1599CD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5E1FEB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9F608A0"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2EC0A16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B67BDF"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AC998"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4D48CCF" w14:textId="77777777" w:rsidR="00B413CC" w:rsidRPr="00B413CC" w:rsidRDefault="002517D5" w:rsidP="00B413CC">
            <w:pPr>
              <w:spacing w:after="0"/>
              <w:rPr>
                <w:rFonts w:ascii="Arial" w:eastAsia="MS Mincho" w:hAnsi="Arial" w:cs="Arial"/>
                <w:sz w:val="14"/>
                <w:szCs w:val="14"/>
              </w:rPr>
            </w:pPr>
            <w:hyperlink r:id="rId70" w:history="1">
              <w:r w:rsidR="00B413CC" w:rsidRPr="00B413CC">
                <w:rPr>
                  <w:rStyle w:val="Lienhypertexte"/>
                  <w:rFonts w:ascii="Arial" w:eastAsia="MS Mincho" w:hAnsi="Arial" w:cs="Arial"/>
                  <w:sz w:val="14"/>
                  <w:szCs w:val="14"/>
                </w:rPr>
                <w:t>CP-211096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2AAAB4"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4E39C80"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F79D9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8646698"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35AEBF9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EFD7BA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7DCA8D"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D059FD" w14:textId="77777777" w:rsidR="00B413CC" w:rsidRPr="00B413CC" w:rsidRDefault="002517D5" w:rsidP="00B413CC">
            <w:pPr>
              <w:spacing w:after="0"/>
              <w:rPr>
                <w:rFonts w:ascii="Arial" w:eastAsia="MS Mincho" w:hAnsi="Arial" w:cs="Arial"/>
                <w:sz w:val="14"/>
                <w:szCs w:val="14"/>
              </w:rPr>
            </w:pPr>
            <w:hyperlink r:id="rId71" w:history="1">
              <w:r w:rsidR="00B413CC" w:rsidRPr="00B413CC">
                <w:rPr>
                  <w:rStyle w:val="Lienhypertexte"/>
                  <w:rFonts w:ascii="Arial" w:eastAsia="MS Mincho" w:hAnsi="Arial" w:cs="Arial"/>
                  <w:sz w:val="14"/>
                  <w:szCs w:val="14"/>
                </w:rPr>
                <w:t>CP-211097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D1925C9" w14:textId="77777777" w:rsidR="00B413CC" w:rsidRPr="00B413CC" w:rsidRDefault="00B413CC" w:rsidP="00B413CC">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8CB78FE"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0ED948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5688478"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2C00437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F9E9F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90785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A65D834" w14:textId="77777777" w:rsidR="00B413CC" w:rsidRPr="00B413CC" w:rsidRDefault="002517D5" w:rsidP="00B413CC">
            <w:pPr>
              <w:spacing w:after="0"/>
              <w:rPr>
                <w:rFonts w:ascii="Arial" w:eastAsia="MS Mincho" w:hAnsi="Arial" w:cs="Arial"/>
                <w:sz w:val="14"/>
                <w:szCs w:val="14"/>
              </w:rPr>
            </w:pPr>
            <w:hyperlink r:id="rId72" w:history="1">
              <w:r w:rsidR="00B413CC" w:rsidRPr="00B413CC">
                <w:rPr>
                  <w:rStyle w:val="Lienhypertexte"/>
                  <w:rFonts w:ascii="Arial" w:eastAsia="MS Mincho" w:hAnsi="Arial" w:cs="Arial"/>
                  <w:sz w:val="14"/>
                  <w:szCs w:val="14"/>
                </w:rPr>
                <w:t>CP-211098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2435FB" w14:textId="77777777" w:rsidR="00B413CC" w:rsidRPr="00B413CC" w:rsidRDefault="00B413CC" w:rsidP="00B413CC">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837B805"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C9B8FDB"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6EA77B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4DA811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28C96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C25AF7"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F288F92" w14:textId="77777777" w:rsidR="00B413CC" w:rsidRPr="00B413CC" w:rsidRDefault="002517D5" w:rsidP="00B413CC">
            <w:pPr>
              <w:spacing w:after="0"/>
              <w:rPr>
                <w:rFonts w:ascii="Arial" w:eastAsia="MS Mincho" w:hAnsi="Arial" w:cs="Arial"/>
                <w:sz w:val="14"/>
                <w:szCs w:val="14"/>
              </w:rPr>
            </w:pPr>
            <w:hyperlink r:id="rId73" w:history="1">
              <w:r w:rsidR="00B413CC" w:rsidRPr="00B413CC">
                <w:rPr>
                  <w:rStyle w:val="Lienhypertexte"/>
                  <w:rFonts w:ascii="Arial" w:eastAsia="MS Mincho" w:hAnsi="Arial" w:cs="Arial"/>
                  <w:sz w:val="14"/>
                  <w:szCs w:val="14"/>
                </w:rPr>
                <w:t>CP-211099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218A5B5" w14:textId="77777777" w:rsidR="00B413CC" w:rsidRPr="00B413CC" w:rsidRDefault="00B413CC" w:rsidP="00B413CC">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69A1082"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F78198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7822C3"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144E16D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D95FDB5"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32D9C1"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FD88227" w14:textId="77777777" w:rsidR="00B413CC" w:rsidRPr="00B413CC" w:rsidRDefault="002517D5" w:rsidP="00B413CC">
            <w:pPr>
              <w:spacing w:after="0"/>
              <w:rPr>
                <w:rFonts w:ascii="Arial" w:eastAsia="MS Mincho" w:hAnsi="Arial" w:cs="Arial"/>
                <w:sz w:val="14"/>
                <w:szCs w:val="14"/>
              </w:rPr>
            </w:pPr>
            <w:hyperlink r:id="rId74" w:history="1">
              <w:r w:rsidR="00B413CC" w:rsidRPr="00B413CC">
                <w:rPr>
                  <w:rStyle w:val="Lienhypertexte"/>
                  <w:rFonts w:ascii="Arial" w:eastAsia="MS Mincho" w:hAnsi="Arial" w:cs="Arial"/>
                  <w:sz w:val="14"/>
                  <w:szCs w:val="14"/>
                </w:rPr>
                <w:t>CP-211182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005DF1E" w14:textId="77777777" w:rsidR="00B413CC" w:rsidRPr="00B413CC" w:rsidRDefault="00B413CC" w:rsidP="00B413CC">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C4D70A5" w14:textId="77777777"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1E72F41"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D0C84C3"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46AF591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CFF70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479BF"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FF62B1" w14:textId="77777777" w:rsidR="00B413CC" w:rsidRPr="00B413CC" w:rsidRDefault="002517D5" w:rsidP="00B413CC">
            <w:pPr>
              <w:spacing w:after="0"/>
              <w:rPr>
                <w:rFonts w:ascii="Arial" w:eastAsia="MS Mincho" w:hAnsi="Arial" w:cs="Arial"/>
                <w:sz w:val="14"/>
                <w:szCs w:val="14"/>
              </w:rPr>
            </w:pPr>
            <w:hyperlink r:id="rId75" w:history="1">
              <w:r w:rsidR="00B413CC" w:rsidRPr="00B413CC">
                <w:rPr>
                  <w:rStyle w:val="Lienhypertexte"/>
                  <w:rFonts w:ascii="Arial" w:eastAsia="MS Mincho" w:hAnsi="Arial" w:cs="Arial"/>
                  <w:sz w:val="14"/>
                  <w:szCs w:val="14"/>
                </w:rPr>
                <w:t>CP-211236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79CCA9" w14:textId="77777777" w:rsidR="00B413CC" w:rsidRPr="00B413CC" w:rsidRDefault="00B413CC" w:rsidP="00B413CC">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AD3740" w14:textId="77777777"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F2D738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DB5133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3B61E0E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FA541F"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7A1801"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3F7CA09" w14:textId="77777777" w:rsidR="00B413CC" w:rsidRPr="00B413CC" w:rsidRDefault="002517D5" w:rsidP="00B413CC">
            <w:pPr>
              <w:spacing w:after="0"/>
              <w:rPr>
                <w:rFonts w:ascii="Arial" w:eastAsia="MS Mincho" w:hAnsi="Arial" w:cs="Arial"/>
                <w:sz w:val="14"/>
                <w:szCs w:val="14"/>
              </w:rPr>
            </w:pPr>
            <w:hyperlink r:id="rId76" w:history="1">
              <w:r w:rsidR="00B413CC" w:rsidRPr="00B413CC">
                <w:rPr>
                  <w:rStyle w:val="Lienhypertexte"/>
                  <w:rFonts w:ascii="Arial" w:eastAsia="MS Mincho" w:hAnsi="Arial" w:cs="Arial"/>
                  <w:sz w:val="14"/>
                  <w:szCs w:val="14"/>
                </w:rPr>
                <w:t>CP-211237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40E95C8" w14:textId="77777777" w:rsidR="00B413CC" w:rsidRPr="00B413CC" w:rsidRDefault="00B413CC" w:rsidP="00B413CC">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9503AF" w14:textId="77777777"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5BB04E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2B6D6F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638C616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FCEA1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AD305F"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025994F" w14:textId="77777777" w:rsidR="00B413CC" w:rsidRPr="00B413CC" w:rsidRDefault="002517D5" w:rsidP="00B413CC">
            <w:pPr>
              <w:spacing w:after="0"/>
              <w:rPr>
                <w:rFonts w:ascii="Arial" w:eastAsia="MS Mincho" w:hAnsi="Arial" w:cs="Arial"/>
                <w:sz w:val="14"/>
                <w:szCs w:val="14"/>
              </w:rPr>
            </w:pPr>
            <w:hyperlink r:id="rId77" w:history="1">
              <w:r w:rsidR="00B413CC" w:rsidRPr="00B413CC">
                <w:rPr>
                  <w:rStyle w:val="Lienhypertexte"/>
                  <w:rFonts w:ascii="Arial" w:eastAsia="MS Mincho" w:hAnsi="Arial" w:cs="Arial"/>
                  <w:sz w:val="14"/>
                  <w:szCs w:val="14"/>
                </w:rPr>
                <w:t>CP-211264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D773BA5" w14:textId="77777777" w:rsidR="00B413CC" w:rsidRPr="00B413CC" w:rsidRDefault="00B413CC" w:rsidP="00B413CC">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23821E0" w14:textId="77777777"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E786ECF"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3FCC4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D738D0" w:rsidRPr="00D738D0" w14:paraId="07BE7EE0" w14:textId="77777777" w:rsidTr="00C416C7">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E875B5" w14:textId="77777777" w:rsidR="00D738D0" w:rsidRPr="00D738D0" w:rsidRDefault="00D738D0" w:rsidP="00D738D0">
            <w:pPr>
              <w:spacing w:after="0"/>
              <w:rPr>
                <w:rFonts w:ascii="Arial" w:hAnsi="Arial" w:cs="Arial"/>
                <w:b/>
                <w:bCs/>
                <w:lang w:val="en-US"/>
              </w:rPr>
            </w:pPr>
            <w:r w:rsidRPr="00D738D0">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F8896D" w14:textId="77777777" w:rsidR="00D738D0" w:rsidRPr="00D738D0" w:rsidRDefault="00D738D0" w:rsidP="00D738D0">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D115C" w14:textId="77777777" w:rsidR="00D738D0" w:rsidRPr="00D738D0" w:rsidRDefault="00D738D0" w:rsidP="00D738D0">
            <w:pPr>
              <w:spacing w:after="0"/>
              <w:rPr>
                <w:rFonts w:ascii="Arial" w:eastAsia="MS Mincho" w:hAnsi="Arial" w:cs="Arial"/>
                <w:color w:val="0000FF"/>
                <w:sz w:val="14"/>
                <w:szCs w:val="14"/>
                <w:u w:val="single"/>
              </w:rPr>
            </w:pPr>
            <w:hyperlink r:id="rId78" w:history="1">
              <w:r w:rsidRPr="00D738D0">
                <w:rPr>
                  <w:rStyle w:val="Lienhypertexte"/>
                  <w:rFonts w:ascii="Arial" w:eastAsia="MS Mincho" w:hAnsi="Arial" w:cs="Arial"/>
                  <w:sz w:val="14"/>
                  <w:szCs w:val="14"/>
                </w:rPr>
                <w:t>CP-211314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4FCC71" w14:textId="77777777" w:rsidR="00D738D0" w:rsidRPr="00D738D0" w:rsidRDefault="00D738D0" w:rsidP="00D738D0">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62D29B" w14:textId="77777777" w:rsidR="00D738D0" w:rsidRPr="00D738D0" w:rsidRDefault="00D738D0" w:rsidP="00D738D0">
            <w:pPr>
              <w:spacing w:after="0"/>
              <w:rPr>
                <w:rFonts w:ascii="Arial" w:eastAsia="MS Mincho" w:hAnsi="Arial" w:cs="Arial"/>
              </w:rPr>
            </w:pPr>
            <w:r w:rsidRPr="00D738D0">
              <w:rPr>
                <w:rFonts w:ascii="Arial" w:eastAsia="MS Mincho" w:hAnsi="Arial" w:cs="Arial"/>
              </w:rPr>
              <w:t>IDEMIA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36700F" w14:textId="77777777" w:rsidR="00D738D0" w:rsidRPr="00D738D0" w:rsidRDefault="00C416C7" w:rsidP="00D738D0">
            <w:pPr>
              <w:spacing w:after="0"/>
              <w:rPr>
                <w:rFonts w:ascii="Arial" w:hAnsi="Arial" w:cs="Arial"/>
                <w:color w:val="000000"/>
                <w:lang w:val="en-US"/>
              </w:rPr>
            </w:pPr>
            <w:r>
              <w:rPr>
                <w:rFonts w:ascii="Arial" w:hAnsi="Arial" w:cs="Arial"/>
                <w:color w:val="000000"/>
                <w:lang w:val="en-US"/>
              </w:rPr>
              <w:t>Revised to 1318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75AA92" w14:textId="77777777" w:rsidR="008C6175" w:rsidRDefault="008C6175" w:rsidP="008C6175">
            <w:pPr>
              <w:pStyle w:val="CRCoverPage"/>
              <w:spacing w:after="0"/>
              <w:rPr>
                <w:noProof/>
                <w:lang w:eastAsia="zh-CN"/>
              </w:rPr>
            </w:pPr>
            <w:r>
              <w:rPr>
                <w:noProof/>
                <w:lang w:eastAsia="zh-CN"/>
              </w:rPr>
              <w:t>This is a mirror CR for Rel-17 related to CR#0193 as presented for approval in CP-211182</w:t>
            </w:r>
          </w:p>
          <w:p w14:paraId="241D6295" w14:textId="77777777" w:rsidR="008C6175" w:rsidRDefault="008C6175" w:rsidP="008C6175">
            <w:pPr>
              <w:pStyle w:val="CRCoverPage"/>
              <w:spacing w:after="0"/>
              <w:rPr>
                <w:noProof/>
                <w:lang w:eastAsia="zh-CN"/>
              </w:rPr>
            </w:pPr>
          </w:p>
          <w:p w14:paraId="165BA2CE" w14:textId="77777777" w:rsidR="008C6175" w:rsidRDefault="008C6175" w:rsidP="008C6175">
            <w:pPr>
              <w:pStyle w:val="CRCoverPage"/>
              <w:spacing w:after="0"/>
              <w:rPr>
                <w:noProof/>
                <w:lang w:eastAsia="zh-CN"/>
              </w:rPr>
            </w:pPr>
            <w:r>
              <w:rPr>
                <w:noProof/>
                <w:lang w:eastAsia="zh-CN"/>
              </w:rPr>
              <w:t>Clauses affected:</w:t>
            </w:r>
            <w:r w:rsidRPr="008C6175">
              <w:rPr>
                <w:noProof/>
                <w:lang w:eastAsia="zh-CN"/>
              </w:rPr>
              <w:t xml:space="preserve">4.2.8, 4.11.1, 4.4.11.4, </w:t>
            </w:r>
            <w:r w:rsidRPr="008C6175">
              <w:rPr>
                <w:noProof/>
                <w:color w:val="FF0000"/>
                <w:u w:val="single"/>
                <w:lang w:eastAsia="zh-CN"/>
              </w:rPr>
              <w:t>4.4.11.5, 5.2.32,</w:t>
            </w:r>
            <w:r w:rsidRPr="008C6175">
              <w:rPr>
                <w:noProof/>
                <w:lang w:eastAsia="zh-CN"/>
              </w:rPr>
              <w:t xml:space="preserve"> Annex D, (new) Annex X</w:t>
            </w:r>
          </w:p>
          <w:p w14:paraId="548186E9" w14:textId="77777777" w:rsidR="008C6175" w:rsidRDefault="008C6175" w:rsidP="008C6175">
            <w:pPr>
              <w:pStyle w:val="CRCoverPage"/>
              <w:spacing w:after="0"/>
              <w:rPr>
                <w:noProof/>
                <w:lang w:eastAsia="zh-CN"/>
              </w:rPr>
            </w:pPr>
            <w:r>
              <w:rPr>
                <w:noProof/>
                <w:lang w:eastAsia="zh-CN"/>
              </w:rPr>
              <w:t xml:space="preserve">History: this CR is not a revision of 0182 </w:t>
            </w:r>
            <w:r>
              <w:rPr>
                <w:noProof/>
                <w:lang w:eastAsia="zh-CN"/>
              </w:rPr>
              <w:sym w:font="Wingdings" w:char="F04A"/>
            </w:r>
          </w:p>
          <w:p w14:paraId="08217CD4" w14:textId="77777777" w:rsidR="00D738D0" w:rsidRPr="00D738D0" w:rsidRDefault="00D738D0" w:rsidP="00D738D0">
            <w:pPr>
              <w:spacing w:after="0"/>
              <w:rPr>
                <w:rFonts w:ascii="Arial" w:hAnsi="Arial" w:cs="Arial"/>
                <w:lang w:val="en-US"/>
              </w:rPr>
            </w:pPr>
            <w:r w:rsidRPr="00D738D0">
              <w:rPr>
                <w:rFonts w:ascii="Arial" w:hAnsi="Arial" w:cs="Arial"/>
                <w:lang w:val="en-US"/>
              </w:rPr>
              <w:t> </w:t>
            </w:r>
          </w:p>
        </w:tc>
      </w:tr>
      <w:tr w:rsidR="00C416C7" w:rsidRPr="00D738D0" w14:paraId="3B3D14D4" w14:textId="77777777" w:rsidTr="00C416C7">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161125" w14:textId="77777777" w:rsidR="00C416C7" w:rsidRPr="00D738D0" w:rsidRDefault="00C416C7" w:rsidP="00050B1C">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9C9402" w14:textId="77777777" w:rsidR="00C416C7" w:rsidRPr="00D738D0" w:rsidRDefault="00C416C7" w:rsidP="00050B1C">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8E6C2DA" w14:textId="77777777" w:rsidR="00C416C7" w:rsidRPr="00D738D0" w:rsidRDefault="00C416C7" w:rsidP="00050B1C">
            <w:pPr>
              <w:spacing w:after="0"/>
              <w:rPr>
                <w:rFonts w:ascii="Arial" w:eastAsia="MS Mincho" w:hAnsi="Arial" w:cs="Arial"/>
                <w:color w:val="0000FF"/>
                <w:sz w:val="14"/>
                <w:szCs w:val="14"/>
                <w:u w:val="single"/>
              </w:rPr>
            </w:pPr>
            <w:hyperlink r:id="rId79" w:history="1">
              <w:r>
                <w:rPr>
                  <w:rStyle w:val="Lienhypertexte"/>
                  <w:rFonts w:ascii="Arial" w:eastAsia="MS Mincho" w:hAnsi="Arial" w:cs="Arial"/>
                  <w:sz w:val="14"/>
                  <w:szCs w:val="14"/>
                </w:rPr>
                <w:t>CP-211318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7CE12E4" w14:textId="77777777" w:rsidR="00C416C7" w:rsidRPr="00D738D0" w:rsidRDefault="00C416C7" w:rsidP="00050B1C">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7B78BAB" w14:textId="77777777" w:rsidR="00C416C7" w:rsidRPr="00D738D0" w:rsidRDefault="00C416C7" w:rsidP="00050B1C">
            <w:pPr>
              <w:spacing w:after="0"/>
              <w:rPr>
                <w:rFonts w:ascii="Arial" w:eastAsia="MS Mincho" w:hAnsi="Arial" w:cs="Arial"/>
              </w:rPr>
            </w:pPr>
            <w:r w:rsidRPr="00D738D0">
              <w:rPr>
                <w:rFonts w:ascii="Arial" w:eastAsia="MS Mincho" w:hAnsi="Arial" w:cs="Arial"/>
              </w:rPr>
              <w:t>IDEMIA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7760CF7" w14:textId="77777777" w:rsidR="00C416C7" w:rsidRPr="00D738D0" w:rsidRDefault="00C416C7" w:rsidP="00050B1C">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6DC4483" w14:textId="77777777" w:rsidR="00C416C7" w:rsidRPr="00D738D0" w:rsidRDefault="00C416C7" w:rsidP="00C416C7">
            <w:pPr>
              <w:pStyle w:val="CRCoverPage"/>
              <w:rPr>
                <w:noProof/>
                <w:lang w:eastAsia="zh-CN"/>
              </w:rPr>
            </w:pPr>
            <w:r w:rsidRPr="00D738D0">
              <w:rPr>
                <w:noProof/>
                <w:lang w:eastAsia="zh-CN"/>
              </w:rPr>
              <w:t> </w:t>
            </w:r>
          </w:p>
        </w:tc>
      </w:tr>
      <w:tr w:rsidR="000D2243" w:rsidRPr="000472D1" w14:paraId="5240D7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82CE8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14:paraId="04398D13"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14:paraId="2EE5D3B1"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1F6F33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DD242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3C0B53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F5295E" w14:textId="77777777" w:rsidR="000D2243" w:rsidRPr="00107C20" w:rsidRDefault="000D2243" w:rsidP="00166EC5">
            <w:pPr>
              <w:spacing w:after="0"/>
              <w:rPr>
                <w:rFonts w:ascii="Arial" w:hAnsi="Arial" w:cs="Arial"/>
                <w:color w:val="FF0000"/>
                <w:lang w:val="en-US"/>
              </w:rPr>
            </w:pPr>
          </w:p>
        </w:tc>
      </w:tr>
      <w:tr w:rsidR="000D2243" w:rsidRPr="00104C09" w14:paraId="123125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C883BF7"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1712575"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CB6D23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CAB8A94"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BF0409C"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EB696E"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43862BF" w14:textId="77777777" w:rsidR="000D2243" w:rsidRPr="00107C20" w:rsidRDefault="000D2243" w:rsidP="00104C09">
            <w:pPr>
              <w:spacing w:after="0"/>
              <w:rPr>
                <w:rFonts w:ascii="Arial" w:hAnsi="Arial" w:cs="Arial"/>
                <w:lang w:val="en-US"/>
              </w:rPr>
            </w:pPr>
          </w:p>
        </w:tc>
      </w:tr>
      <w:tr w:rsidR="000D2243" w:rsidRPr="000472D1" w14:paraId="5871E47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27E89E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14:paraId="4B7E38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14:paraId="444AFD9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BF062D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00C1CFC"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0AB5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97A007E" w14:textId="77777777" w:rsidR="000D2243" w:rsidRPr="00107C20" w:rsidRDefault="000D2243" w:rsidP="00166EC5">
            <w:pPr>
              <w:spacing w:after="0"/>
              <w:rPr>
                <w:rFonts w:ascii="Arial" w:hAnsi="Arial" w:cs="Arial"/>
                <w:color w:val="FF0000"/>
                <w:lang w:val="en-US"/>
              </w:rPr>
            </w:pPr>
          </w:p>
        </w:tc>
      </w:tr>
      <w:tr w:rsidR="000D2243" w:rsidRPr="00104C09" w14:paraId="1E3871F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455E13A"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DAE328F"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ED64C2C"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E3524F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7D8615D"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31BFEC2"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4092760" w14:textId="77777777" w:rsidR="000D2243" w:rsidRPr="00107C20" w:rsidRDefault="000D2243" w:rsidP="00104C09">
            <w:pPr>
              <w:spacing w:after="0"/>
              <w:rPr>
                <w:rFonts w:ascii="Arial" w:hAnsi="Arial" w:cs="Arial"/>
                <w:lang w:val="en-US"/>
              </w:rPr>
            </w:pPr>
          </w:p>
        </w:tc>
      </w:tr>
      <w:tr w:rsidR="000D2243" w:rsidRPr="000472D1" w14:paraId="5928E6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79776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14:paraId="2CE7C194"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14:paraId="51FA261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4949D6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66FF63"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E604EB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B7619F" w14:textId="77777777" w:rsidR="000D2243" w:rsidRPr="00107C20" w:rsidRDefault="000D2243" w:rsidP="00166EC5">
            <w:pPr>
              <w:spacing w:after="0"/>
              <w:rPr>
                <w:rFonts w:ascii="Arial" w:hAnsi="Arial" w:cs="Arial"/>
                <w:color w:val="FF0000"/>
                <w:lang w:val="en-US"/>
              </w:rPr>
            </w:pPr>
          </w:p>
        </w:tc>
      </w:tr>
      <w:tr w:rsidR="00B413CC" w:rsidRPr="00B413CC" w14:paraId="379F4C6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1248E7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7A8595"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16385DC" w14:textId="77777777" w:rsidR="00B413CC" w:rsidRPr="00B413CC" w:rsidRDefault="002517D5" w:rsidP="00B413CC">
            <w:pPr>
              <w:spacing w:after="0"/>
              <w:rPr>
                <w:rFonts w:ascii="Arial" w:hAnsi="Arial" w:cs="Arial"/>
                <w:color w:val="000000"/>
                <w:sz w:val="14"/>
                <w:szCs w:val="14"/>
                <w:lang w:val="en-US"/>
              </w:rPr>
            </w:pPr>
            <w:hyperlink r:id="rId80" w:history="1">
              <w:r w:rsidR="00B413CC" w:rsidRPr="00B413CC">
                <w:rPr>
                  <w:rStyle w:val="Lienhypertexte"/>
                  <w:rFonts w:ascii="Arial" w:hAnsi="Arial" w:cs="Arial"/>
                  <w:sz w:val="14"/>
                  <w:szCs w:val="14"/>
                  <w:lang w:val="en-US"/>
                </w:rPr>
                <w:t>CP-211129</w:t>
              </w:r>
            </w:hyperlink>
          </w:p>
        </w:tc>
        <w:tc>
          <w:tcPr>
            <w:tcW w:w="2842" w:type="dxa"/>
            <w:tcBorders>
              <w:top w:val="single" w:sz="4" w:space="0" w:color="auto"/>
              <w:left w:val="single" w:sz="4" w:space="0" w:color="auto"/>
              <w:bottom w:val="nil"/>
              <w:right w:val="single" w:sz="4" w:space="0" w:color="auto"/>
            </w:tcBorders>
            <w:shd w:val="clear" w:color="auto" w:fill="FFFF00"/>
          </w:tcPr>
          <w:p w14:paraId="121335DF"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14:paraId="060663B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2B08D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13FEF8E6"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14:paraId="73F9D0E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542AB6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B6CA7E"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482F441" w14:textId="77777777" w:rsidR="00B413CC" w:rsidRPr="00B413CC" w:rsidRDefault="002517D5" w:rsidP="00B413CC">
            <w:pPr>
              <w:spacing w:after="0"/>
              <w:rPr>
                <w:rFonts w:ascii="Arial" w:hAnsi="Arial" w:cs="Arial"/>
                <w:color w:val="000000"/>
                <w:sz w:val="14"/>
                <w:szCs w:val="14"/>
                <w:lang w:val="en-US"/>
              </w:rPr>
            </w:pPr>
            <w:hyperlink r:id="rId81" w:history="1">
              <w:r w:rsidR="00B413CC" w:rsidRPr="00B413CC">
                <w:rPr>
                  <w:rStyle w:val="Lienhypertexte"/>
                  <w:rFonts w:ascii="Arial" w:hAnsi="Arial" w:cs="Arial"/>
                  <w:sz w:val="14"/>
                  <w:szCs w:val="14"/>
                  <w:lang w:val="en-US"/>
                </w:rPr>
                <w:t>CP-211130</w:t>
              </w:r>
            </w:hyperlink>
          </w:p>
        </w:tc>
        <w:tc>
          <w:tcPr>
            <w:tcW w:w="2842" w:type="dxa"/>
            <w:tcBorders>
              <w:top w:val="single" w:sz="4" w:space="0" w:color="auto"/>
              <w:left w:val="single" w:sz="4" w:space="0" w:color="auto"/>
              <w:bottom w:val="nil"/>
              <w:right w:val="single" w:sz="4" w:space="0" w:color="auto"/>
            </w:tcBorders>
            <w:shd w:val="clear" w:color="auto" w:fill="FFFF00"/>
          </w:tcPr>
          <w:p w14:paraId="7EE1291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FFFF00"/>
          </w:tcPr>
          <w:p w14:paraId="1EF2628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53B987D0"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F9C2310"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0D2243" w:rsidRPr="00104C09" w14:paraId="422259F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CF778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F290841"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42E5E6A"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1E8AFD9"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6AED92B"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CCE2F7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CFF1DAD" w14:textId="77777777" w:rsidR="000D2243" w:rsidRPr="00107C20" w:rsidRDefault="000D2243" w:rsidP="00104C09">
            <w:pPr>
              <w:spacing w:after="0"/>
              <w:rPr>
                <w:rFonts w:ascii="Arial" w:hAnsi="Arial" w:cs="Arial"/>
                <w:lang w:val="en-US"/>
              </w:rPr>
            </w:pPr>
          </w:p>
        </w:tc>
      </w:tr>
      <w:tr w:rsidR="000D2243" w:rsidRPr="000472D1" w14:paraId="0D6333F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AE1B2E4"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14:paraId="7F98B91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14:paraId="210135D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7A6F03"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201A8FE"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BD0F7B"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407E184" w14:textId="77777777" w:rsidR="000D2243" w:rsidRPr="00107C20" w:rsidRDefault="000D2243" w:rsidP="002A3262">
            <w:pPr>
              <w:spacing w:after="0"/>
              <w:rPr>
                <w:rFonts w:ascii="Arial" w:hAnsi="Arial" w:cs="Arial"/>
                <w:lang w:val="en-US"/>
              </w:rPr>
            </w:pPr>
          </w:p>
        </w:tc>
      </w:tr>
      <w:tr w:rsidR="000D2243" w:rsidRPr="00104C09" w14:paraId="5367F57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CC2D6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F63FCE" w14:textId="77777777"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FA7996"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17285E"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7457F3"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A5F06E0"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A978F79" w14:textId="77777777" w:rsidR="000D2243" w:rsidRPr="00107C20" w:rsidRDefault="000D2243" w:rsidP="00104C09">
            <w:pPr>
              <w:spacing w:after="0"/>
              <w:rPr>
                <w:rFonts w:ascii="Arial" w:hAnsi="Arial" w:cs="Arial"/>
                <w:lang w:val="en-US"/>
              </w:rPr>
            </w:pPr>
          </w:p>
        </w:tc>
      </w:tr>
      <w:tr w:rsidR="000D2243" w:rsidRPr="000472D1" w14:paraId="451BF6B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0AE4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14:paraId="0A6A7751"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14:paraId="317027A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6AD3716"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271A8A"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31E7EA"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E9AD64B" w14:textId="77777777" w:rsidR="000D2243" w:rsidRPr="00107C20" w:rsidRDefault="000D2243" w:rsidP="002A3262">
            <w:pPr>
              <w:spacing w:after="0"/>
              <w:rPr>
                <w:rFonts w:ascii="Arial" w:hAnsi="Arial" w:cs="Arial"/>
                <w:lang w:val="en-US"/>
              </w:rPr>
            </w:pPr>
          </w:p>
        </w:tc>
      </w:tr>
      <w:tr w:rsidR="00EE66A1" w:rsidRPr="00104C09" w14:paraId="608C39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5249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7E9D20D"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2C4012"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A2DC6A"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EEE9B3C"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C626A4"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C50CE3" w14:textId="77777777" w:rsidR="00EE66A1" w:rsidRPr="00107C20" w:rsidRDefault="00EE66A1" w:rsidP="00104C09">
            <w:pPr>
              <w:spacing w:after="0"/>
              <w:rPr>
                <w:rFonts w:ascii="Arial" w:hAnsi="Arial" w:cs="Arial"/>
                <w:lang w:val="en-US"/>
              </w:rPr>
            </w:pPr>
          </w:p>
        </w:tc>
      </w:tr>
      <w:tr w:rsidR="00EE66A1" w:rsidRPr="00104C09" w14:paraId="530A897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454C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856EC6"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76DFB"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431E08"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E40FAA"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C39E937"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4B4B181" w14:textId="77777777" w:rsidR="00EE66A1" w:rsidRPr="00107C20" w:rsidRDefault="00EE66A1" w:rsidP="00104C09">
            <w:pPr>
              <w:spacing w:after="0"/>
              <w:rPr>
                <w:rFonts w:ascii="Arial" w:hAnsi="Arial" w:cs="Arial"/>
                <w:lang w:val="en-US"/>
              </w:rPr>
            </w:pPr>
          </w:p>
        </w:tc>
      </w:tr>
      <w:tr w:rsidR="000D2243" w:rsidRPr="000472D1" w14:paraId="1B6B485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96257"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14:paraId="584E8CF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14:paraId="58825550"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B0FD4C0"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96198CD"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02FBC27"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51E92E" w14:textId="77777777" w:rsidR="000D2243" w:rsidRPr="00107C20" w:rsidRDefault="000D2243" w:rsidP="002A3262">
            <w:pPr>
              <w:spacing w:after="0"/>
              <w:rPr>
                <w:rFonts w:ascii="Arial" w:hAnsi="Arial" w:cs="Arial"/>
                <w:lang w:val="en-US"/>
              </w:rPr>
            </w:pPr>
          </w:p>
        </w:tc>
      </w:tr>
      <w:tr w:rsidR="000D2243" w:rsidRPr="002E1E9B" w14:paraId="4FDEFE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C378D7"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FFC046"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80141F"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0C92D"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8263A4"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356F6F"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00C700" w14:textId="77777777" w:rsidR="000D2243" w:rsidRPr="00107C20" w:rsidRDefault="000D2243" w:rsidP="002E1E9B">
            <w:pPr>
              <w:spacing w:after="0"/>
              <w:rPr>
                <w:rFonts w:ascii="Arial" w:hAnsi="Arial" w:cs="Arial"/>
                <w:lang w:val="en-US"/>
              </w:rPr>
            </w:pPr>
          </w:p>
        </w:tc>
      </w:tr>
      <w:tr w:rsidR="000D2243" w:rsidRPr="000472D1" w14:paraId="548FC83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8C420C5" w14:textId="77777777"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72A0852" w14:textId="77777777"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28E1B11" w14:textId="77777777"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20B11685" w14:textId="77777777"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44B9C0C3" w14:textId="77777777" w:rsidR="000D2243" w:rsidRPr="00107C20" w:rsidRDefault="000D2243" w:rsidP="002A3262">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2524DE8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2795A74" w14:textId="77777777" w:rsidR="000D2243" w:rsidRPr="00107C20" w:rsidRDefault="000D2243" w:rsidP="002A3262">
            <w:pPr>
              <w:spacing w:after="0"/>
              <w:rPr>
                <w:rFonts w:ascii="Arial" w:hAnsi="Arial" w:cs="Arial"/>
                <w:lang w:val="en-US"/>
              </w:rPr>
            </w:pPr>
          </w:p>
        </w:tc>
      </w:tr>
      <w:tr w:rsidR="000D2243" w:rsidRPr="000472D1" w14:paraId="37B9CD2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0C90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16.11</w:t>
            </w:r>
          </w:p>
        </w:tc>
        <w:tc>
          <w:tcPr>
            <w:tcW w:w="2407" w:type="dxa"/>
            <w:tcBorders>
              <w:top w:val="single" w:sz="4" w:space="0" w:color="auto"/>
              <w:bottom w:val="single" w:sz="4" w:space="0" w:color="auto"/>
            </w:tcBorders>
            <w:shd w:val="clear" w:color="auto" w:fill="FDE9D9" w:themeFill="accent6" w:themeFillTint="33"/>
          </w:tcPr>
          <w:p w14:paraId="582D3D0D"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14:paraId="5A8C134F"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CD93A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5E18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5C9E7E9"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D2B6C1" w14:textId="77777777" w:rsidR="000D2243" w:rsidRPr="00107C20" w:rsidRDefault="000D2243" w:rsidP="00166EC5">
            <w:pPr>
              <w:spacing w:after="0"/>
              <w:rPr>
                <w:rFonts w:ascii="Arial" w:hAnsi="Arial" w:cs="Arial"/>
                <w:color w:val="FF0000"/>
                <w:lang w:val="en-US"/>
              </w:rPr>
            </w:pPr>
          </w:p>
        </w:tc>
      </w:tr>
      <w:tr w:rsidR="00C6580D" w:rsidRPr="00C6580D" w14:paraId="7832613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E0100A0"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781ECB1"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0E6211CE" w14:textId="77777777" w:rsidR="00C6580D" w:rsidRPr="00C6580D" w:rsidRDefault="002517D5" w:rsidP="00C6580D">
            <w:pPr>
              <w:spacing w:after="0"/>
              <w:rPr>
                <w:rFonts w:ascii="Arial" w:hAnsi="Arial" w:cs="Arial"/>
                <w:color w:val="000000"/>
                <w:sz w:val="14"/>
                <w:szCs w:val="14"/>
                <w:lang w:val="en-US"/>
              </w:rPr>
            </w:pPr>
            <w:hyperlink r:id="rId82" w:history="1">
              <w:r w:rsidR="00C6580D" w:rsidRPr="00C6580D">
                <w:rPr>
                  <w:rStyle w:val="Lienhypertexte"/>
                  <w:rFonts w:ascii="Arial" w:hAnsi="Arial" w:cs="Arial"/>
                  <w:sz w:val="14"/>
                  <w:szCs w:val="14"/>
                  <w:lang w:val="en-US"/>
                </w:rPr>
                <w:t>CP-211219</w:t>
              </w:r>
            </w:hyperlink>
          </w:p>
        </w:tc>
        <w:tc>
          <w:tcPr>
            <w:tcW w:w="2842" w:type="dxa"/>
            <w:tcBorders>
              <w:top w:val="single" w:sz="4" w:space="0" w:color="auto"/>
              <w:left w:val="single" w:sz="4" w:space="0" w:color="auto"/>
              <w:bottom w:val="nil"/>
              <w:right w:val="single" w:sz="4" w:space="0" w:color="auto"/>
            </w:tcBorders>
            <w:shd w:val="clear" w:color="auto" w:fill="FFFF00"/>
          </w:tcPr>
          <w:p w14:paraId="6351B498"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14:paraId="508A243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5E9CAC52"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3B8BAB2B"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14:paraId="230B9F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FC97272" w14:textId="77777777"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E38610C" w14:textId="77777777"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3EFD6D6" w14:textId="77777777"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311A289" w14:textId="77777777"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9556F5" w14:textId="77777777" w:rsidR="006705D6" w:rsidRPr="00107C20" w:rsidRDefault="006705D6" w:rsidP="0072445A">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35D224" w14:textId="77777777"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CB8074" w14:textId="77777777" w:rsidR="006705D6" w:rsidRPr="00107C20" w:rsidRDefault="006705D6" w:rsidP="00E66145">
            <w:pPr>
              <w:spacing w:after="0"/>
              <w:rPr>
                <w:rFonts w:ascii="Arial" w:hAnsi="Arial" w:cs="Arial"/>
                <w:lang w:val="en-US"/>
              </w:rPr>
            </w:pPr>
          </w:p>
        </w:tc>
      </w:tr>
      <w:tr w:rsidR="000D2243" w:rsidRPr="000472D1" w14:paraId="251F75B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F8CEBE"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14:paraId="5720194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14:paraId="057692DC"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ECC223"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5E085BF"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77996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43B910" w14:textId="77777777" w:rsidR="000D2243" w:rsidRPr="00107C20" w:rsidRDefault="000D2243" w:rsidP="00166EC5">
            <w:pPr>
              <w:spacing w:after="0"/>
              <w:rPr>
                <w:rFonts w:ascii="Arial" w:hAnsi="Arial" w:cs="Arial"/>
                <w:color w:val="FF0000"/>
                <w:lang w:val="en-US"/>
              </w:rPr>
            </w:pPr>
          </w:p>
        </w:tc>
      </w:tr>
      <w:tr w:rsidR="000D2243" w:rsidRPr="002E1E9B" w14:paraId="6D667A7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2F33A88"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8193978"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ABE5DB3"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41D8335"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B3F404C"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4929EB7"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7DFBD1A" w14:textId="77777777" w:rsidR="000D2243" w:rsidRPr="00107C20" w:rsidRDefault="000D2243" w:rsidP="002E1E9B">
            <w:pPr>
              <w:spacing w:after="0"/>
              <w:rPr>
                <w:rFonts w:ascii="Arial" w:hAnsi="Arial" w:cs="Arial"/>
                <w:lang w:val="en-US"/>
              </w:rPr>
            </w:pPr>
          </w:p>
        </w:tc>
      </w:tr>
      <w:tr w:rsidR="000D2243" w:rsidRPr="000472D1" w14:paraId="5A602F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760AC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14:paraId="3E87D6B2"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7C444E2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77A9DA"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0BBEF2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4D1A426"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9931382" w14:textId="77777777" w:rsidR="000D2243" w:rsidRPr="00107C20" w:rsidRDefault="000D2243" w:rsidP="00166EC5">
            <w:pPr>
              <w:spacing w:after="0"/>
              <w:rPr>
                <w:rFonts w:ascii="Arial" w:hAnsi="Arial" w:cs="Arial"/>
                <w:color w:val="FF0000"/>
                <w:lang w:val="en-US"/>
              </w:rPr>
            </w:pPr>
          </w:p>
        </w:tc>
      </w:tr>
      <w:tr w:rsidR="000D2243" w:rsidRPr="000472D1" w14:paraId="5903B24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F9005A" w14:textId="77777777"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098F4A40"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59202CA6"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425DCD5F"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39C9306"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48C11B0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336D12E" w14:textId="77777777" w:rsidR="000D2243" w:rsidRPr="00107C20" w:rsidRDefault="000D2243" w:rsidP="00166EC5">
            <w:pPr>
              <w:spacing w:after="0"/>
              <w:rPr>
                <w:rFonts w:ascii="Arial" w:hAnsi="Arial" w:cs="Arial"/>
                <w:lang w:val="en-US"/>
              </w:rPr>
            </w:pPr>
          </w:p>
        </w:tc>
      </w:tr>
      <w:tr w:rsidR="000D2243" w:rsidRPr="000472D1" w14:paraId="18CD842F" w14:textId="77777777" w:rsidTr="00E46F3D">
        <w:trPr>
          <w:cantSplit/>
        </w:trPr>
        <w:tc>
          <w:tcPr>
            <w:tcW w:w="817" w:type="dxa"/>
            <w:tcBorders>
              <w:top w:val="single" w:sz="4" w:space="0" w:color="auto"/>
              <w:left w:val="single" w:sz="18" w:space="0" w:color="auto"/>
              <w:bottom w:val="nil"/>
            </w:tcBorders>
            <w:shd w:val="clear" w:color="auto" w:fill="auto"/>
          </w:tcPr>
          <w:p w14:paraId="7DDBC640" w14:textId="77777777"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14:paraId="735191BD"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14:paraId="1B50EFA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07AEF8"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0D021E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BB0A103"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21DB5A0" w14:textId="77777777" w:rsidR="000D2243" w:rsidRPr="00107C20" w:rsidRDefault="000D2243" w:rsidP="00166EC5">
            <w:pPr>
              <w:spacing w:after="0"/>
              <w:rPr>
                <w:rFonts w:ascii="Arial" w:hAnsi="Arial" w:cs="Arial"/>
                <w:lang w:val="en-US"/>
              </w:rPr>
            </w:pPr>
          </w:p>
        </w:tc>
      </w:tr>
      <w:tr w:rsidR="000D2243" w:rsidRPr="000472D1" w14:paraId="5E9BC90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54B660"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14:paraId="0FE5364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14:paraId="6760EF01"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BDDAB3"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A7BB6A1"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1A21C5"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E4FE5" w14:textId="77777777" w:rsidR="000D2243" w:rsidRPr="00107C20" w:rsidRDefault="000D2243" w:rsidP="00A736BD">
            <w:pPr>
              <w:spacing w:after="0"/>
              <w:rPr>
                <w:rFonts w:ascii="Arial" w:hAnsi="Arial" w:cs="Arial"/>
                <w:color w:val="FF0000"/>
                <w:lang w:val="en-US"/>
              </w:rPr>
            </w:pPr>
          </w:p>
        </w:tc>
      </w:tr>
      <w:tr w:rsidR="0063452E" w:rsidRPr="00C6580D" w14:paraId="7494D01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197CCECB"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15F7C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CF18FC" w14:textId="77777777" w:rsidR="0063452E" w:rsidRPr="00C6580D" w:rsidRDefault="002517D5" w:rsidP="00351268">
            <w:pPr>
              <w:spacing w:after="0"/>
              <w:rPr>
                <w:rFonts w:ascii="Arial" w:hAnsi="Arial" w:cs="Arial"/>
                <w:color w:val="000000"/>
                <w:sz w:val="14"/>
                <w:szCs w:val="14"/>
                <w:lang w:val="en-US"/>
              </w:rPr>
            </w:pPr>
            <w:hyperlink r:id="rId83" w:history="1">
              <w:r w:rsidR="0063452E" w:rsidRPr="00C6580D">
                <w:rPr>
                  <w:rStyle w:val="Lienhypertexte"/>
                  <w:rFonts w:ascii="Arial" w:hAnsi="Arial" w:cs="Arial"/>
                  <w:sz w:val="14"/>
                  <w:szCs w:val="14"/>
                  <w:lang w:val="en-US"/>
                </w:rPr>
                <w:t>CP-211287</w:t>
              </w:r>
            </w:hyperlink>
          </w:p>
        </w:tc>
        <w:tc>
          <w:tcPr>
            <w:tcW w:w="2842" w:type="dxa"/>
            <w:tcBorders>
              <w:top w:val="single" w:sz="4" w:space="0" w:color="auto"/>
              <w:left w:val="single" w:sz="4" w:space="0" w:color="auto"/>
              <w:bottom w:val="nil"/>
              <w:right w:val="single" w:sz="4" w:space="0" w:color="auto"/>
            </w:tcBorders>
            <w:shd w:val="clear" w:color="auto" w:fill="auto"/>
          </w:tcPr>
          <w:p w14:paraId="58FE3BE9"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2C4D349C"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28E80BC8"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
          <w:p w14:paraId="6918B997"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14:paraId="6CE70C8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0BFED978"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E99A8C"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EDAD169" w14:textId="77777777" w:rsidR="0063452E" w:rsidRPr="00C6580D" w:rsidRDefault="002517D5" w:rsidP="00351268">
            <w:pPr>
              <w:spacing w:after="0"/>
              <w:rPr>
                <w:rFonts w:ascii="Arial" w:hAnsi="Arial" w:cs="Arial"/>
                <w:color w:val="000000"/>
                <w:sz w:val="14"/>
                <w:szCs w:val="14"/>
                <w:lang w:val="en-US"/>
              </w:rPr>
            </w:pPr>
            <w:hyperlink r:id="rId84" w:history="1">
              <w:r w:rsidR="0063452E" w:rsidRPr="00C6580D">
                <w:rPr>
                  <w:rStyle w:val="Lienhypertexte"/>
                  <w:rFonts w:ascii="Arial" w:hAnsi="Arial" w:cs="Arial"/>
                  <w:sz w:val="14"/>
                  <w:szCs w:val="14"/>
                  <w:lang w:val="en-US"/>
                </w:rPr>
                <w:t>CP-211303</w:t>
              </w:r>
            </w:hyperlink>
          </w:p>
        </w:tc>
        <w:tc>
          <w:tcPr>
            <w:tcW w:w="2842" w:type="dxa"/>
            <w:tcBorders>
              <w:top w:val="single" w:sz="4" w:space="0" w:color="auto"/>
              <w:left w:val="single" w:sz="4" w:space="0" w:color="auto"/>
              <w:bottom w:val="nil"/>
              <w:right w:val="single" w:sz="4" w:space="0" w:color="auto"/>
            </w:tcBorders>
            <w:shd w:val="clear" w:color="auto" w:fill="FFFF00"/>
          </w:tcPr>
          <w:p w14:paraId="2BA0A035"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FFFF00"/>
          </w:tcPr>
          <w:p w14:paraId="4C2EDCDB"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14:paraId="3CDBA1F7"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0E1437E"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63452E" w:rsidRPr="00C6580D" w14:paraId="7360F5D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6D90D2E"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FDB9212"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7FC031" w14:textId="77777777" w:rsidR="0063452E" w:rsidRPr="00C6580D" w:rsidRDefault="002517D5" w:rsidP="00351268">
            <w:pPr>
              <w:spacing w:after="0"/>
              <w:rPr>
                <w:rFonts w:ascii="Arial" w:hAnsi="Arial" w:cs="Arial"/>
                <w:color w:val="000000"/>
                <w:sz w:val="14"/>
                <w:szCs w:val="14"/>
                <w:lang w:val="en-US"/>
              </w:rPr>
            </w:pPr>
            <w:hyperlink r:id="rId85" w:history="1">
              <w:r w:rsidR="0063452E" w:rsidRPr="00C6580D">
                <w:rPr>
                  <w:rStyle w:val="Lienhypertexte"/>
                  <w:rFonts w:ascii="Arial" w:hAnsi="Arial" w:cs="Arial"/>
                  <w:sz w:val="14"/>
                  <w:szCs w:val="14"/>
                  <w:lang w:val="en-US"/>
                </w:rPr>
                <w:t>CP-211288</w:t>
              </w:r>
            </w:hyperlink>
          </w:p>
        </w:tc>
        <w:tc>
          <w:tcPr>
            <w:tcW w:w="2842" w:type="dxa"/>
            <w:tcBorders>
              <w:top w:val="single" w:sz="4" w:space="0" w:color="auto"/>
              <w:left w:val="single" w:sz="4" w:space="0" w:color="auto"/>
              <w:bottom w:val="nil"/>
              <w:right w:val="single" w:sz="4" w:space="0" w:color="auto"/>
            </w:tcBorders>
            <w:shd w:val="clear" w:color="auto" w:fill="auto"/>
          </w:tcPr>
          <w:p w14:paraId="30FCD0D3"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6DE3EAE4"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5BB72E87"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
          <w:p w14:paraId="1D80DB12"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14:paraId="7E36DBD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69C40AB3"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DB6DE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D1376C8" w14:textId="77777777" w:rsidR="0063452E" w:rsidRPr="00C6580D" w:rsidRDefault="002517D5" w:rsidP="00351268">
            <w:pPr>
              <w:spacing w:after="0"/>
              <w:rPr>
                <w:rFonts w:ascii="Arial" w:hAnsi="Arial" w:cs="Arial"/>
                <w:color w:val="000000"/>
                <w:sz w:val="14"/>
                <w:szCs w:val="14"/>
                <w:lang w:val="en-US"/>
              </w:rPr>
            </w:pPr>
            <w:hyperlink r:id="rId86" w:history="1">
              <w:r w:rsidR="0063452E" w:rsidRPr="00C6580D">
                <w:rPr>
                  <w:rStyle w:val="Lienhypertexte"/>
                  <w:rFonts w:ascii="Arial" w:hAnsi="Arial" w:cs="Arial"/>
                  <w:sz w:val="14"/>
                  <w:szCs w:val="14"/>
                  <w:lang w:val="en-US"/>
                </w:rPr>
                <w:t>CP-211304</w:t>
              </w:r>
            </w:hyperlink>
          </w:p>
        </w:tc>
        <w:tc>
          <w:tcPr>
            <w:tcW w:w="2842" w:type="dxa"/>
            <w:tcBorders>
              <w:top w:val="single" w:sz="4" w:space="0" w:color="auto"/>
              <w:left w:val="single" w:sz="4" w:space="0" w:color="auto"/>
              <w:bottom w:val="nil"/>
              <w:right w:val="single" w:sz="4" w:space="0" w:color="auto"/>
            </w:tcBorders>
            <w:shd w:val="clear" w:color="auto" w:fill="FFFF00"/>
          </w:tcPr>
          <w:p w14:paraId="0EC09DEB"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FFFF00"/>
          </w:tcPr>
          <w:p w14:paraId="0E76E9E2"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14:paraId="02F74EB5"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49333CB"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C6580D" w:rsidRPr="00C6580D" w14:paraId="3E2E3D1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199DE4C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95EC6B7"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3FA3033" w14:textId="77777777" w:rsidR="00C6580D" w:rsidRPr="00C6580D" w:rsidRDefault="002517D5" w:rsidP="00C6580D">
            <w:pPr>
              <w:spacing w:after="0"/>
              <w:rPr>
                <w:rFonts w:ascii="Arial" w:hAnsi="Arial" w:cs="Arial"/>
                <w:color w:val="000000"/>
                <w:sz w:val="14"/>
                <w:szCs w:val="14"/>
                <w:lang w:val="en-US"/>
              </w:rPr>
            </w:pPr>
            <w:hyperlink r:id="rId87" w:history="1">
              <w:r w:rsidR="00C6580D" w:rsidRPr="00C6580D">
                <w:rPr>
                  <w:rStyle w:val="Lienhypertexte"/>
                  <w:rFonts w:ascii="Arial" w:hAnsi="Arial" w:cs="Arial"/>
                  <w:sz w:val="14"/>
                  <w:szCs w:val="14"/>
                  <w:lang w:val="en-US"/>
                </w:rPr>
                <w:t>CP-211261</w:t>
              </w:r>
            </w:hyperlink>
          </w:p>
        </w:tc>
        <w:tc>
          <w:tcPr>
            <w:tcW w:w="2842" w:type="dxa"/>
            <w:tcBorders>
              <w:top w:val="single" w:sz="4" w:space="0" w:color="auto"/>
              <w:left w:val="single" w:sz="4" w:space="0" w:color="auto"/>
              <w:bottom w:val="nil"/>
              <w:right w:val="single" w:sz="4" w:space="0" w:color="auto"/>
            </w:tcBorders>
            <w:shd w:val="clear" w:color="auto" w:fill="FFFF00"/>
          </w:tcPr>
          <w:p w14:paraId="5017E693"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FFFF00"/>
          </w:tcPr>
          <w:p w14:paraId="3FF56B45"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521160D" w14:textId="77777777" w:rsidR="00C6580D" w:rsidRPr="00C6580D" w:rsidRDefault="00C6580D" w:rsidP="00C6580D">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2157BE5A"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717E8B7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EE97BC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E3D9F5D"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0D177D1E" w14:textId="77777777" w:rsidR="00C6580D" w:rsidRPr="00C6580D" w:rsidRDefault="002517D5" w:rsidP="00C6580D">
            <w:pPr>
              <w:spacing w:after="0"/>
              <w:rPr>
                <w:rFonts w:ascii="Arial" w:hAnsi="Arial" w:cs="Arial"/>
                <w:color w:val="000000"/>
                <w:sz w:val="14"/>
                <w:szCs w:val="14"/>
                <w:lang w:val="en-US"/>
              </w:rPr>
            </w:pPr>
            <w:hyperlink r:id="rId88" w:history="1">
              <w:r w:rsidR="00C6580D" w:rsidRPr="00C6580D">
                <w:rPr>
                  <w:rStyle w:val="Lienhypertexte"/>
                  <w:rFonts w:ascii="Arial" w:hAnsi="Arial" w:cs="Arial"/>
                  <w:sz w:val="14"/>
                  <w:szCs w:val="14"/>
                  <w:lang w:val="en-US"/>
                </w:rPr>
                <w:t>CP-211262</w:t>
              </w:r>
            </w:hyperlink>
          </w:p>
        </w:tc>
        <w:tc>
          <w:tcPr>
            <w:tcW w:w="2842" w:type="dxa"/>
            <w:tcBorders>
              <w:top w:val="single" w:sz="4" w:space="0" w:color="auto"/>
              <w:left w:val="single" w:sz="4" w:space="0" w:color="auto"/>
              <w:bottom w:val="nil"/>
              <w:right w:val="single" w:sz="4" w:space="0" w:color="auto"/>
            </w:tcBorders>
            <w:shd w:val="clear" w:color="auto" w:fill="FFFF00"/>
          </w:tcPr>
          <w:p w14:paraId="5927A291"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 and 5G_URLLC</w:t>
            </w:r>
          </w:p>
        </w:tc>
        <w:tc>
          <w:tcPr>
            <w:tcW w:w="1927" w:type="dxa"/>
            <w:gridSpan w:val="2"/>
            <w:tcBorders>
              <w:top w:val="single" w:sz="4" w:space="0" w:color="auto"/>
              <w:left w:val="single" w:sz="4" w:space="0" w:color="auto"/>
              <w:bottom w:val="nil"/>
              <w:right w:val="single" w:sz="4" w:space="0" w:color="auto"/>
            </w:tcBorders>
            <w:shd w:val="clear" w:color="auto" w:fill="FFFF00"/>
          </w:tcPr>
          <w:p w14:paraId="6094772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AAB20C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21457F1"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14:paraId="5CF5CEF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BA63E6" w14:textId="77777777"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F974399" w14:textId="77777777"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90924A5" w14:textId="77777777"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ECF7C53" w14:textId="77777777"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E14056" w14:textId="77777777" w:rsidR="00EE66A1" w:rsidRPr="00107C20" w:rsidRDefault="00EE66A1"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46E0853" w14:textId="77777777"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C420CE8" w14:textId="77777777" w:rsidR="00EE66A1" w:rsidRPr="00107C20" w:rsidRDefault="00EE66A1" w:rsidP="00631FE5">
            <w:pPr>
              <w:spacing w:after="0"/>
              <w:rPr>
                <w:rFonts w:ascii="Arial" w:hAnsi="Arial" w:cs="Arial"/>
                <w:lang w:val="en-US"/>
              </w:rPr>
            </w:pPr>
          </w:p>
        </w:tc>
      </w:tr>
      <w:tr w:rsidR="000D2243" w:rsidRPr="000472D1" w14:paraId="12FA2AC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D11936C"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14:paraId="06519132"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14:paraId="023BE16B"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E436677"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ABEBD9A"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27C634F"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FAA78B" w14:textId="77777777" w:rsidR="000D2243" w:rsidRPr="00107C20" w:rsidRDefault="000D2243" w:rsidP="00A736BD">
            <w:pPr>
              <w:spacing w:after="0"/>
              <w:rPr>
                <w:rFonts w:ascii="Arial" w:hAnsi="Arial" w:cs="Arial"/>
                <w:color w:val="FF0000"/>
                <w:lang w:val="en-US"/>
              </w:rPr>
            </w:pPr>
          </w:p>
        </w:tc>
      </w:tr>
      <w:tr w:rsidR="00C6580D" w:rsidRPr="00C6580D" w14:paraId="7F02B37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248FA3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B4514B"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49F9C5C" w14:textId="77777777" w:rsidR="00C6580D" w:rsidRPr="00C6580D" w:rsidRDefault="002517D5" w:rsidP="00C6580D">
            <w:pPr>
              <w:spacing w:after="0"/>
              <w:rPr>
                <w:rFonts w:ascii="Arial" w:hAnsi="Arial" w:cs="Arial"/>
                <w:color w:val="000000"/>
                <w:sz w:val="14"/>
                <w:szCs w:val="14"/>
                <w:lang w:val="en-US"/>
              </w:rPr>
            </w:pPr>
            <w:hyperlink r:id="rId89" w:history="1">
              <w:r w:rsidR="00C6580D" w:rsidRPr="00C6580D">
                <w:rPr>
                  <w:rStyle w:val="Lienhypertexte"/>
                  <w:rFonts w:ascii="Arial" w:hAnsi="Arial" w:cs="Arial"/>
                  <w:sz w:val="14"/>
                  <w:szCs w:val="14"/>
                  <w:lang w:val="en-US"/>
                </w:rPr>
                <w:t>CP-211067</w:t>
              </w:r>
            </w:hyperlink>
          </w:p>
        </w:tc>
        <w:tc>
          <w:tcPr>
            <w:tcW w:w="2842" w:type="dxa"/>
            <w:tcBorders>
              <w:top w:val="single" w:sz="4" w:space="0" w:color="auto"/>
              <w:left w:val="single" w:sz="4" w:space="0" w:color="auto"/>
              <w:bottom w:val="nil"/>
              <w:right w:val="single" w:sz="4" w:space="0" w:color="auto"/>
            </w:tcBorders>
            <w:shd w:val="clear" w:color="auto" w:fill="FFFF00"/>
          </w:tcPr>
          <w:p w14:paraId="2A3E67C4"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Corrections on CT aspects of Cellular IoT support and evolution for the 5G Syste</w:t>
            </w:r>
          </w:p>
        </w:tc>
        <w:tc>
          <w:tcPr>
            <w:tcW w:w="1927" w:type="dxa"/>
            <w:gridSpan w:val="2"/>
            <w:tcBorders>
              <w:top w:val="single" w:sz="4" w:space="0" w:color="auto"/>
              <w:left w:val="single" w:sz="4" w:space="0" w:color="auto"/>
              <w:bottom w:val="nil"/>
              <w:right w:val="single" w:sz="4" w:space="0" w:color="auto"/>
            </w:tcBorders>
            <w:shd w:val="clear" w:color="auto" w:fill="FFFF00"/>
          </w:tcPr>
          <w:p w14:paraId="371F84D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4F394178"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29165FE"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C6580D" w:rsidRPr="00C6580D" w14:paraId="5AA8461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5ABAF2E"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6C2E2F"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F349CF0" w14:textId="77777777" w:rsidR="00C6580D" w:rsidRPr="00C6580D" w:rsidRDefault="002517D5" w:rsidP="00C6580D">
            <w:pPr>
              <w:spacing w:after="0"/>
              <w:rPr>
                <w:rFonts w:ascii="Arial" w:hAnsi="Arial" w:cs="Arial"/>
                <w:color w:val="000000"/>
                <w:sz w:val="14"/>
                <w:szCs w:val="14"/>
                <w:lang w:val="en-US"/>
              </w:rPr>
            </w:pPr>
            <w:hyperlink r:id="rId90" w:history="1">
              <w:r w:rsidR="00C6580D" w:rsidRPr="00C6580D">
                <w:rPr>
                  <w:rStyle w:val="Lienhypertexte"/>
                  <w:rFonts w:ascii="Arial" w:hAnsi="Arial" w:cs="Arial"/>
                  <w:sz w:val="14"/>
                  <w:szCs w:val="14"/>
                  <w:lang w:val="en-US"/>
                </w:rPr>
                <w:t>CP-211198</w:t>
              </w:r>
            </w:hyperlink>
          </w:p>
        </w:tc>
        <w:tc>
          <w:tcPr>
            <w:tcW w:w="2842" w:type="dxa"/>
            <w:tcBorders>
              <w:top w:val="single" w:sz="4" w:space="0" w:color="auto"/>
              <w:left w:val="single" w:sz="4" w:space="0" w:color="auto"/>
              <w:bottom w:val="nil"/>
              <w:right w:val="single" w:sz="4" w:space="0" w:color="auto"/>
            </w:tcBorders>
            <w:shd w:val="clear" w:color="auto" w:fill="FFFF00"/>
          </w:tcPr>
          <w:p w14:paraId="60757130"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14:paraId="14841BA7"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2B2587A6"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9D1A4B3"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02E4F21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4968D45"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EB65587"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3FBDE21"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8579C6"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B9D55FB"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F848BC"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90B55BC" w14:textId="77777777" w:rsidR="004313DD" w:rsidRPr="00107C20" w:rsidRDefault="004313DD" w:rsidP="00631FE5">
            <w:pPr>
              <w:spacing w:after="0"/>
              <w:rPr>
                <w:rFonts w:ascii="Arial" w:hAnsi="Arial" w:cs="Arial"/>
                <w:lang w:val="en-US"/>
              </w:rPr>
            </w:pPr>
          </w:p>
        </w:tc>
      </w:tr>
      <w:tr w:rsidR="004313DD" w:rsidRPr="000472D1" w14:paraId="32CDF43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27A88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lastRenderedPageBreak/>
              <w:t>16.16</w:t>
            </w:r>
          </w:p>
        </w:tc>
        <w:tc>
          <w:tcPr>
            <w:tcW w:w="2407" w:type="dxa"/>
            <w:tcBorders>
              <w:top w:val="single" w:sz="4" w:space="0" w:color="auto"/>
              <w:bottom w:val="single" w:sz="4" w:space="0" w:color="auto"/>
            </w:tcBorders>
            <w:shd w:val="clear" w:color="auto" w:fill="FDE9D9" w:themeFill="accent6" w:themeFillTint="33"/>
          </w:tcPr>
          <w:p w14:paraId="20784265"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14:paraId="4097EBE4"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F4163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0C92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F82CF7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5DD555" w14:textId="77777777" w:rsidR="004313DD" w:rsidRPr="00107C20" w:rsidRDefault="004313DD" w:rsidP="00A736BD">
            <w:pPr>
              <w:spacing w:after="0"/>
              <w:rPr>
                <w:rFonts w:ascii="Arial" w:hAnsi="Arial" w:cs="Arial"/>
                <w:color w:val="FF0000"/>
                <w:lang w:val="en-US"/>
              </w:rPr>
            </w:pPr>
          </w:p>
        </w:tc>
      </w:tr>
      <w:tr w:rsidR="0063452E" w:rsidRPr="00C6580D" w14:paraId="638F391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221E0599"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C9737A"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F6018A9" w14:textId="77777777" w:rsidR="0063452E" w:rsidRPr="00C6580D" w:rsidRDefault="002517D5" w:rsidP="00351268">
            <w:pPr>
              <w:spacing w:after="0"/>
              <w:rPr>
                <w:rFonts w:ascii="Arial" w:hAnsi="Arial" w:cs="Arial"/>
                <w:color w:val="000000"/>
                <w:sz w:val="14"/>
                <w:szCs w:val="14"/>
                <w:lang w:val="en-US"/>
              </w:rPr>
            </w:pPr>
            <w:hyperlink r:id="rId91" w:history="1">
              <w:r w:rsidR="0063452E" w:rsidRPr="00C6580D">
                <w:rPr>
                  <w:rStyle w:val="Lienhypertexte"/>
                  <w:rFonts w:ascii="Arial" w:hAnsi="Arial" w:cs="Arial"/>
                  <w:sz w:val="14"/>
                  <w:szCs w:val="14"/>
                  <w:lang w:val="en-US"/>
                </w:rPr>
                <w:t>CP-211186</w:t>
              </w:r>
            </w:hyperlink>
          </w:p>
        </w:tc>
        <w:tc>
          <w:tcPr>
            <w:tcW w:w="2842" w:type="dxa"/>
            <w:tcBorders>
              <w:top w:val="single" w:sz="4" w:space="0" w:color="auto"/>
              <w:left w:val="single" w:sz="4" w:space="0" w:color="auto"/>
              <w:bottom w:val="nil"/>
              <w:right w:val="single" w:sz="4" w:space="0" w:color="auto"/>
            </w:tcBorders>
            <w:shd w:val="clear" w:color="auto" w:fill="FFFF00"/>
          </w:tcPr>
          <w:p w14:paraId="549F09A6"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FFFF00"/>
          </w:tcPr>
          <w:p w14:paraId="744201B0"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FFFF00"/>
          </w:tcPr>
          <w:p w14:paraId="2347BBB8"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11F94236" w14:textId="77777777" w:rsidR="0063452E"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14:paraId="226DC638" w14:textId="77777777" w:rsidR="0063452E" w:rsidRDefault="0063452E" w:rsidP="00351268">
            <w:pPr>
              <w:spacing w:after="0"/>
              <w:rPr>
                <w:rFonts w:ascii="Arial" w:hAnsi="Arial" w:cs="Arial"/>
                <w:lang w:val="en-US"/>
              </w:rPr>
            </w:pPr>
          </w:p>
          <w:p w14:paraId="685A1973" w14:textId="77777777" w:rsidR="0063452E" w:rsidRPr="00C6580D" w:rsidRDefault="0063452E" w:rsidP="00351268">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63452E" w:rsidRPr="00C6580D" w14:paraId="6BF6B13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088D881D"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8AB7DD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606F7D2" w14:textId="77777777" w:rsidR="0063452E" w:rsidRPr="00C6580D" w:rsidRDefault="002517D5" w:rsidP="00351268">
            <w:pPr>
              <w:spacing w:after="0"/>
              <w:rPr>
                <w:rFonts w:ascii="Arial" w:hAnsi="Arial" w:cs="Arial"/>
                <w:color w:val="000000"/>
                <w:sz w:val="14"/>
                <w:szCs w:val="14"/>
                <w:lang w:val="en-US"/>
              </w:rPr>
            </w:pPr>
            <w:hyperlink r:id="rId92" w:history="1">
              <w:r w:rsidR="0063452E" w:rsidRPr="00C6580D">
                <w:rPr>
                  <w:rStyle w:val="Lienhypertexte"/>
                  <w:rFonts w:ascii="Arial" w:hAnsi="Arial" w:cs="Arial"/>
                  <w:sz w:val="14"/>
                  <w:szCs w:val="14"/>
                  <w:lang w:val="en-US"/>
                </w:rPr>
                <w:t>CP-211187</w:t>
              </w:r>
            </w:hyperlink>
          </w:p>
        </w:tc>
        <w:tc>
          <w:tcPr>
            <w:tcW w:w="2842" w:type="dxa"/>
            <w:tcBorders>
              <w:top w:val="single" w:sz="4" w:space="0" w:color="auto"/>
              <w:left w:val="single" w:sz="4" w:space="0" w:color="auto"/>
              <w:bottom w:val="nil"/>
              <w:right w:val="single" w:sz="4" w:space="0" w:color="auto"/>
            </w:tcBorders>
            <w:shd w:val="clear" w:color="auto" w:fill="FFFF00"/>
          </w:tcPr>
          <w:p w14:paraId="745E09E7"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FFFF00"/>
          </w:tcPr>
          <w:p w14:paraId="56AEE238"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FFFF00"/>
          </w:tcPr>
          <w:p w14:paraId="0E296F90"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6A9AC65" w14:textId="77777777" w:rsidR="0063452E"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14:paraId="16478AAA" w14:textId="77777777" w:rsidR="0063452E" w:rsidRDefault="0063452E" w:rsidP="00351268">
            <w:pPr>
              <w:spacing w:after="0"/>
              <w:rPr>
                <w:rFonts w:ascii="Arial" w:hAnsi="Arial" w:cs="Arial"/>
                <w:lang w:val="en-US"/>
              </w:rPr>
            </w:pPr>
          </w:p>
          <w:p w14:paraId="519F6BC8" w14:textId="77777777" w:rsidR="0063452E" w:rsidRPr="00C6580D" w:rsidRDefault="0063452E" w:rsidP="00351268">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C6580D" w:rsidRPr="00C6580D" w14:paraId="73D790B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1F8A75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B38052C"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F2B6A16" w14:textId="77777777" w:rsidR="00C6580D" w:rsidRPr="00C6580D" w:rsidRDefault="002517D5" w:rsidP="00C6580D">
            <w:pPr>
              <w:spacing w:after="0"/>
              <w:rPr>
                <w:rFonts w:ascii="Arial" w:hAnsi="Arial" w:cs="Arial"/>
                <w:color w:val="000000"/>
                <w:sz w:val="14"/>
                <w:szCs w:val="14"/>
                <w:lang w:val="en-US"/>
              </w:rPr>
            </w:pPr>
            <w:hyperlink r:id="rId93" w:history="1">
              <w:r w:rsidR="00C6580D" w:rsidRPr="00C6580D">
                <w:rPr>
                  <w:rStyle w:val="Lienhypertexte"/>
                  <w:rFonts w:ascii="Arial" w:hAnsi="Arial" w:cs="Arial"/>
                  <w:sz w:val="14"/>
                  <w:szCs w:val="14"/>
                  <w:lang w:val="en-US"/>
                </w:rPr>
                <w:t>CP-211063</w:t>
              </w:r>
            </w:hyperlink>
          </w:p>
        </w:tc>
        <w:tc>
          <w:tcPr>
            <w:tcW w:w="2842" w:type="dxa"/>
            <w:tcBorders>
              <w:top w:val="single" w:sz="4" w:space="0" w:color="auto"/>
              <w:left w:val="single" w:sz="4" w:space="0" w:color="auto"/>
              <w:bottom w:val="nil"/>
              <w:right w:val="single" w:sz="4" w:space="0" w:color="auto"/>
            </w:tcBorders>
            <w:shd w:val="clear" w:color="auto" w:fill="FFFF00"/>
          </w:tcPr>
          <w:p w14:paraId="1F91A6A2"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LoCation Services </w:t>
            </w:r>
          </w:p>
        </w:tc>
        <w:tc>
          <w:tcPr>
            <w:tcW w:w="1927" w:type="dxa"/>
            <w:gridSpan w:val="2"/>
            <w:tcBorders>
              <w:top w:val="single" w:sz="4" w:space="0" w:color="auto"/>
              <w:left w:val="single" w:sz="4" w:space="0" w:color="auto"/>
              <w:bottom w:val="nil"/>
              <w:right w:val="single" w:sz="4" w:space="0" w:color="auto"/>
            </w:tcBorders>
            <w:shd w:val="clear" w:color="auto" w:fill="FFFF00"/>
          </w:tcPr>
          <w:p w14:paraId="31B26A1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249DF5DD"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AEDE784"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1800C5E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FD692B2"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C679B9"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A389DDA" w14:textId="77777777" w:rsidR="00C6580D" w:rsidRPr="00C6580D" w:rsidRDefault="002517D5" w:rsidP="00C6580D">
            <w:pPr>
              <w:spacing w:after="0"/>
              <w:rPr>
                <w:rFonts w:ascii="Arial" w:hAnsi="Arial" w:cs="Arial"/>
                <w:color w:val="000000"/>
                <w:sz w:val="14"/>
                <w:szCs w:val="14"/>
                <w:lang w:val="en-US"/>
              </w:rPr>
            </w:pPr>
            <w:hyperlink r:id="rId94" w:history="1">
              <w:r w:rsidR="00C6580D" w:rsidRPr="00C6580D">
                <w:rPr>
                  <w:rStyle w:val="Lienhypertexte"/>
                  <w:rFonts w:ascii="Arial" w:hAnsi="Arial" w:cs="Arial"/>
                  <w:sz w:val="14"/>
                  <w:szCs w:val="14"/>
                  <w:lang w:val="en-US"/>
                </w:rPr>
                <w:t>CP-211199</w:t>
              </w:r>
            </w:hyperlink>
          </w:p>
        </w:tc>
        <w:tc>
          <w:tcPr>
            <w:tcW w:w="2842" w:type="dxa"/>
            <w:tcBorders>
              <w:top w:val="single" w:sz="4" w:space="0" w:color="auto"/>
              <w:left w:val="single" w:sz="4" w:space="0" w:color="auto"/>
              <w:bottom w:val="nil"/>
              <w:right w:val="single" w:sz="4" w:space="0" w:color="auto"/>
            </w:tcBorders>
            <w:shd w:val="clear" w:color="auto" w:fill="FFFF00"/>
          </w:tcPr>
          <w:p w14:paraId="290C8066"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14:paraId="5FA6987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15346ED8"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178D04E0"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1211D32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0B47E5D"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7609B03"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027AB37"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CE030BF"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FBB1270"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6BF20B1"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6D55DD25" w14:textId="77777777" w:rsidR="004313DD" w:rsidRPr="00107C20" w:rsidRDefault="004313DD" w:rsidP="00631FE5">
            <w:pPr>
              <w:spacing w:after="0"/>
              <w:rPr>
                <w:rFonts w:ascii="Arial" w:hAnsi="Arial" w:cs="Arial"/>
                <w:lang w:val="en-US"/>
              </w:rPr>
            </w:pPr>
          </w:p>
        </w:tc>
      </w:tr>
      <w:tr w:rsidR="004313DD" w:rsidRPr="000472D1" w14:paraId="297B287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DE124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14:paraId="726FED7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14:paraId="4AF670A8"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B4CC9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BD37A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B1D861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AD17E9" w14:textId="77777777" w:rsidR="004313DD" w:rsidRPr="00107C20" w:rsidRDefault="004313DD" w:rsidP="00A736BD">
            <w:pPr>
              <w:spacing w:after="0"/>
              <w:rPr>
                <w:rFonts w:ascii="Arial" w:hAnsi="Arial" w:cs="Arial"/>
                <w:color w:val="FF0000"/>
                <w:lang w:val="en-US"/>
              </w:rPr>
            </w:pPr>
          </w:p>
        </w:tc>
      </w:tr>
      <w:tr w:rsidR="00FC552B" w:rsidRPr="00FC552B" w14:paraId="7F6175D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4CC9A3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844741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527516E" w14:textId="77777777" w:rsidR="00FC552B" w:rsidRPr="00FC552B" w:rsidRDefault="002517D5" w:rsidP="00FC552B">
            <w:pPr>
              <w:spacing w:after="0"/>
              <w:rPr>
                <w:rFonts w:ascii="Arial" w:hAnsi="Arial" w:cs="Arial"/>
                <w:color w:val="000000"/>
                <w:sz w:val="14"/>
                <w:szCs w:val="14"/>
                <w:lang w:val="en-US"/>
              </w:rPr>
            </w:pPr>
            <w:hyperlink r:id="rId95" w:history="1">
              <w:r w:rsidR="00FC552B" w:rsidRPr="00FC552B">
                <w:rPr>
                  <w:rStyle w:val="Lienhypertexte"/>
                  <w:rFonts w:ascii="Arial" w:hAnsi="Arial" w:cs="Arial"/>
                  <w:sz w:val="14"/>
                  <w:szCs w:val="14"/>
                  <w:lang w:val="en-US"/>
                </w:rPr>
                <w:t>CP-211066</w:t>
              </w:r>
            </w:hyperlink>
          </w:p>
        </w:tc>
        <w:tc>
          <w:tcPr>
            <w:tcW w:w="2842" w:type="dxa"/>
            <w:tcBorders>
              <w:top w:val="single" w:sz="4" w:space="0" w:color="auto"/>
              <w:left w:val="single" w:sz="4" w:space="0" w:color="auto"/>
              <w:bottom w:val="nil"/>
              <w:right w:val="single" w:sz="4" w:space="0" w:color="auto"/>
            </w:tcBorders>
            <w:shd w:val="clear" w:color="auto" w:fill="FFFF00"/>
          </w:tcPr>
          <w:p w14:paraId="706BBB1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FFFF00"/>
          </w:tcPr>
          <w:p w14:paraId="6FF4F17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22E03E2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FBDCCA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516C20C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8F1A78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9B47601"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B1FD24A" w14:textId="77777777" w:rsidR="00FC552B" w:rsidRPr="00FC552B" w:rsidRDefault="002517D5" w:rsidP="00FC552B">
            <w:pPr>
              <w:spacing w:after="0"/>
              <w:rPr>
                <w:rFonts w:ascii="Arial" w:hAnsi="Arial" w:cs="Arial"/>
                <w:color w:val="000000"/>
                <w:sz w:val="14"/>
                <w:szCs w:val="14"/>
                <w:lang w:val="en-US"/>
              </w:rPr>
            </w:pPr>
            <w:hyperlink r:id="rId96" w:history="1">
              <w:r w:rsidR="00FC552B" w:rsidRPr="00FC552B">
                <w:rPr>
                  <w:rStyle w:val="Lienhypertexte"/>
                  <w:rFonts w:ascii="Arial" w:hAnsi="Arial" w:cs="Arial"/>
                  <w:sz w:val="14"/>
                  <w:szCs w:val="14"/>
                  <w:lang w:val="en-US"/>
                </w:rPr>
                <w:t>CP-211220</w:t>
              </w:r>
            </w:hyperlink>
          </w:p>
        </w:tc>
        <w:tc>
          <w:tcPr>
            <w:tcW w:w="2842" w:type="dxa"/>
            <w:tcBorders>
              <w:top w:val="single" w:sz="4" w:space="0" w:color="auto"/>
              <w:left w:val="single" w:sz="4" w:space="0" w:color="auto"/>
              <w:bottom w:val="nil"/>
              <w:right w:val="single" w:sz="4" w:space="0" w:color="auto"/>
            </w:tcBorders>
            <w:shd w:val="clear" w:color="auto" w:fill="FFFF00"/>
          </w:tcPr>
          <w:p w14:paraId="7ED3371F"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FFFF00"/>
          </w:tcPr>
          <w:p w14:paraId="07F6A317"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1BDB6287"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A5F9F3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ABD49D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C33432C"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5A4BBA4"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BBF2F15"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07E34CA"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4BBDC1C"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5F7F6E3"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C73EB4" w14:textId="77777777" w:rsidR="004313DD" w:rsidRPr="00107C20" w:rsidRDefault="004313DD" w:rsidP="002E1E9B">
            <w:pPr>
              <w:spacing w:after="0"/>
              <w:rPr>
                <w:rFonts w:ascii="Arial" w:hAnsi="Arial" w:cs="Arial"/>
                <w:lang w:val="en-US"/>
              </w:rPr>
            </w:pPr>
          </w:p>
        </w:tc>
      </w:tr>
      <w:tr w:rsidR="004313DD" w:rsidRPr="000472D1" w14:paraId="21297D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C7B89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14:paraId="7B025F9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14:paraId="251AD83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1E46E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6830A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F20393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408B37" w14:textId="77777777" w:rsidR="004313DD" w:rsidRPr="00107C20" w:rsidRDefault="004313DD" w:rsidP="00A736BD">
            <w:pPr>
              <w:spacing w:after="0"/>
              <w:rPr>
                <w:rFonts w:ascii="Arial" w:hAnsi="Arial" w:cs="Arial"/>
                <w:color w:val="FF0000"/>
                <w:lang w:val="en-US"/>
              </w:rPr>
            </w:pPr>
          </w:p>
        </w:tc>
      </w:tr>
      <w:tr w:rsidR="00A32D22" w:rsidRPr="002E1E9B" w14:paraId="62149B3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FBA73EE"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EFE5EE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F8CB8C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498E4B0"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89F13B"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EF82E3C"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212B0C7" w14:textId="77777777" w:rsidR="00A32D22" w:rsidRPr="00107C20" w:rsidRDefault="00A32D22" w:rsidP="002E1E9B">
            <w:pPr>
              <w:spacing w:after="0"/>
              <w:rPr>
                <w:rFonts w:ascii="Arial" w:hAnsi="Arial" w:cs="Arial"/>
                <w:lang w:val="en-US"/>
              </w:rPr>
            </w:pPr>
          </w:p>
        </w:tc>
      </w:tr>
      <w:tr w:rsidR="00A32D22" w:rsidRPr="002E1E9B" w14:paraId="33C79A7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94179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B5946E2"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B0115D4"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3AF5C06"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96A55A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F65C5A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E5CA8E1" w14:textId="77777777" w:rsidR="00A32D22" w:rsidRPr="00107C20" w:rsidRDefault="00A32D22" w:rsidP="002E1E9B">
            <w:pPr>
              <w:spacing w:after="0"/>
              <w:rPr>
                <w:rFonts w:ascii="Arial" w:hAnsi="Arial" w:cs="Arial"/>
                <w:lang w:val="en-US"/>
              </w:rPr>
            </w:pPr>
          </w:p>
        </w:tc>
      </w:tr>
      <w:tr w:rsidR="004313DD" w:rsidRPr="000472D1" w14:paraId="6042504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B7E12E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14:paraId="7EA75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14:paraId="759E9DEC"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1D54F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50F5F9"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5F9296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B6F784" w14:textId="77777777" w:rsidR="004313DD" w:rsidRPr="00107C20" w:rsidRDefault="004313DD" w:rsidP="00A736BD">
            <w:pPr>
              <w:spacing w:after="0"/>
              <w:rPr>
                <w:rFonts w:ascii="Arial" w:hAnsi="Arial" w:cs="Arial"/>
                <w:color w:val="FF0000"/>
                <w:lang w:val="en-US"/>
              </w:rPr>
            </w:pPr>
          </w:p>
        </w:tc>
      </w:tr>
      <w:tr w:rsidR="00A32D22" w:rsidRPr="002E1E9B" w14:paraId="79D805A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B0E9F0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AF73385"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8051DA"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DD0FE8D"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5C21F57"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394EAF"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88C4FA4" w14:textId="77777777" w:rsidR="00A32D22" w:rsidRPr="00107C20" w:rsidRDefault="00A32D22" w:rsidP="002E1E9B">
            <w:pPr>
              <w:spacing w:after="0"/>
              <w:rPr>
                <w:rFonts w:ascii="Arial" w:hAnsi="Arial" w:cs="Arial"/>
                <w:lang w:val="en-US"/>
              </w:rPr>
            </w:pPr>
          </w:p>
        </w:tc>
      </w:tr>
      <w:tr w:rsidR="004313DD" w:rsidRPr="000472D1" w14:paraId="6E72FC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F5E48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14:paraId="0F1854FF"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14:paraId="33817D4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9AEC61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0F1F88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9532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56CFEA" w14:textId="77777777" w:rsidR="004313DD" w:rsidRPr="00107C20" w:rsidRDefault="004313DD" w:rsidP="00A736BD">
            <w:pPr>
              <w:spacing w:after="0"/>
              <w:rPr>
                <w:rFonts w:ascii="Arial" w:hAnsi="Arial" w:cs="Arial"/>
                <w:color w:val="FF0000"/>
                <w:lang w:val="en-US"/>
              </w:rPr>
            </w:pPr>
          </w:p>
        </w:tc>
      </w:tr>
      <w:tr w:rsidR="004313DD" w:rsidRPr="000472D1" w14:paraId="6E18FF8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4C5EF847" w14:textId="77777777"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2679B53"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BBEAFB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D6712E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664D46EA"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DA669C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434F147" w14:textId="77777777" w:rsidR="004313DD" w:rsidRPr="00107C20" w:rsidRDefault="004313DD" w:rsidP="00A736BD">
            <w:pPr>
              <w:spacing w:after="0"/>
              <w:rPr>
                <w:rFonts w:ascii="Arial" w:hAnsi="Arial" w:cs="Arial"/>
                <w:lang w:val="en-US"/>
              </w:rPr>
            </w:pPr>
          </w:p>
        </w:tc>
      </w:tr>
      <w:tr w:rsidR="004313DD" w:rsidRPr="000472D1" w14:paraId="3259358C" w14:textId="77777777" w:rsidTr="00E46F3D">
        <w:trPr>
          <w:cantSplit/>
        </w:trPr>
        <w:tc>
          <w:tcPr>
            <w:tcW w:w="817" w:type="dxa"/>
            <w:tcBorders>
              <w:top w:val="single" w:sz="4" w:space="0" w:color="auto"/>
              <w:left w:val="single" w:sz="18" w:space="0" w:color="auto"/>
              <w:bottom w:val="nil"/>
            </w:tcBorders>
            <w:shd w:val="clear" w:color="auto" w:fill="auto"/>
          </w:tcPr>
          <w:p w14:paraId="50104DAA" w14:textId="77777777"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1C804867"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0066628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2DD7C1F"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35EFB73C"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855585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0D2A7F10" w14:textId="77777777" w:rsidR="004313DD" w:rsidRPr="00107C20" w:rsidRDefault="004313DD" w:rsidP="00A736BD">
            <w:pPr>
              <w:spacing w:after="0"/>
              <w:rPr>
                <w:rFonts w:ascii="Arial" w:hAnsi="Arial" w:cs="Arial"/>
                <w:lang w:val="en-US"/>
              </w:rPr>
            </w:pPr>
          </w:p>
        </w:tc>
      </w:tr>
      <w:tr w:rsidR="004313DD" w:rsidRPr="000472D1" w14:paraId="3E19552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68003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14:paraId="67DC4AD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14:paraId="092F06CD"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2495E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9797E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CAC7D93"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05A2A66" w14:textId="77777777" w:rsidR="004313DD" w:rsidRPr="00107C20" w:rsidRDefault="004313DD" w:rsidP="00A736BD">
            <w:pPr>
              <w:spacing w:after="0"/>
              <w:rPr>
                <w:rFonts w:ascii="Arial" w:hAnsi="Arial" w:cs="Arial"/>
                <w:color w:val="FF0000"/>
                <w:lang w:val="en-US"/>
              </w:rPr>
            </w:pPr>
          </w:p>
        </w:tc>
      </w:tr>
      <w:tr w:rsidR="00FC552B" w:rsidRPr="00FC552B" w14:paraId="03F331C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CE4D20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2159F8A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3A45192" w14:textId="77777777" w:rsidR="00FC552B" w:rsidRPr="00FC552B" w:rsidRDefault="002517D5" w:rsidP="00FC552B">
            <w:pPr>
              <w:spacing w:after="0"/>
              <w:rPr>
                <w:rFonts w:ascii="Arial" w:hAnsi="Arial" w:cs="Arial"/>
                <w:color w:val="000000"/>
                <w:sz w:val="14"/>
                <w:szCs w:val="14"/>
                <w:lang w:val="en-US"/>
              </w:rPr>
            </w:pPr>
            <w:hyperlink r:id="rId97" w:history="1">
              <w:r w:rsidR="00FC552B" w:rsidRPr="00FC552B">
                <w:rPr>
                  <w:rStyle w:val="Lienhypertexte"/>
                  <w:rFonts w:ascii="Arial" w:hAnsi="Arial" w:cs="Arial"/>
                  <w:sz w:val="14"/>
                  <w:szCs w:val="14"/>
                  <w:lang w:val="en-US"/>
                </w:rPr>
                <w:t>CP-211068</w:t>
              </w:r>
            </w:hyperlink>
          </w:p>
        </w:tc>
        <w:tc>
          <w:tcPr>
            <w:tcW w:w="2842" w:type="dxa"/>
            <w:tcBorders>
              <w:top w:val="single" w:sz="4" w:space="0" w:color="auto"/>
              <w:left w:val="single" w:sz="4" w:space="0" w:color="auto"/>
              <w:bottom w:val="nil"/>
              <w:right w:val="single" w:sz="4" w:space="0" w:color="auto"/>
            </w:tcBorders>
            <w:shd w:val="clear" w:color="auto" w:fill="FFFF00"/>
          </w:tcPr>
          <w:p w14:paraId="21DA050A"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14:paraId="4400108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5187A260"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B6D1CB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EABFA1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3CA94D0"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DBBB566"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52AC89F"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55F48F1"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37DFC79"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4B8D45"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774558" w14:textId="77777777" w:rsidR="004313DD" w:rsidRPr="00107C20" w:rsidRDefault="004313DD" w:rsidP="002E1E9B">
            <w:pPr>
              <w:spacing w:after="0"/>
              <w:rPr>
                <w:rFonts w:ascii="Arial" w:hAnsi="Arial" w:cs="Arial"/>
                <w:lang w:val="en-US"/>
              </w:rPr>
            </w:pPr>
          </w:p>
        </w:tc>
      </w:tr>
      <w:tr w:rsidR="004313DD" w:rsidRPr="000472D1" w14:paraId="2B4902F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A5216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14:paraId="37FEAA2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14:paraId="3FD39109"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26FD6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82948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788D2F7"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71211FE" w14:textId="77777777" w:rsidR="004313DD" w:rsidRPr="00107C20" w:rsidRDefault="004313DD" w:rsidP="00A736BD">
            <w:pPr>
              <w:spacing w:after="0"/>
              <w:rPr>
                <w:rFonts w:ascii="Arial" w:hAnsi="Arial" w:cs="Arial"/>
                <w:color w:val="FF0000"/>
                <w:lang w:val="en-US"/>
              </w:rPr>
            </w:pPr>
          </w:p>
        </w:tc>
      </w:tr>
      <w:tr w:rsidR="00A32D22" w:rsidRPr="002E1E9B" w14:paraId="44FA4E0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0347FF"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7EDD70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A60109F"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6A8A1E"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C415906"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200F08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9185178" w14:textId="77777777" w:rsidR="00A32D22" w:rsidRPr="00107C20" w:rsidRDefault="00A32D22" w:rsidP="002E1E9B">
            <w:pPr>
              <w:spacing w:after="0"/>
              <w:rPr>
                <w:rFonts w:ascii="Arial" w:hAnsi="Arial" w:cs="Arial"/>
                <w:lang w:val="en-US"/>
              </w:rPr>
            </w:pPr>
          </w:p>
        </w:tc>
      </w:tr>
      <w:tr w:rsidR="00A32D22" w:rsidRPr="002E1E9B" w14:paraId="415256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90F9F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1D1C614"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27A8CF3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219A84"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E317C44"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B790D07"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DF59498" w14:textId="77777777" w:rsidR="00A32D22" w:rsidRPr="00107C20" w:rsidRDefault="00A32D22" w:rsidP="002E1E9B">
            <w:pPr>
              <w:spacing w:after="0"/>
              <w:rPr>
                <w:rFonts w:ascii="Arial" w:hAnsi="Arial" w:cs="Arial"/>
                <w:lang w:val="en-US"/>
              </w:rPr>
            </w:pPr>
          </w:p>
        </w:tc>
      </w:tr>
      <w:tr w:rsidR="004313DD" w:rsidRPr="000472D1" w14:paraId="7EC253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EDC7A9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14:paraId="3B56CB5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14:paraId="0BC2B69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7E2D83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D2292"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574398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6CF6E2C" w14:textId="77777777" w:rsidR="004313DD" w:rsidRPr="00107C20" w:rsidRDefault="004313DD" w:rsidP="00A736BD">
            <w:pPr>
              <w:spacing w:after="0"/>
              <w:rPr>
                <w:rFonts w:ascii="Arial" w:hAnsi="Arial" w:cs="Arial"/>
                <w:color w:val="FF0000"/>
                <w:lang w:val="en-US"/>
              </w:rPr>
            </w:pPr>
          </w:p>
        </w:tc>
      </w:tr>
      <w:tr w:rsidR="00FC552B" w:rsidRPr="00FC552B" w14:paraId="3A39754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FF99F2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5B44E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66F3281" w14:textId="77777777" w:rsidR="00FC552B" w:rsidRPr="00FC552B" w:rsidRDefault="002517D5" w:rsidP="00FC552B">
            <w:pPr>
              <w:spacing w:after="0"/>
              <w:rPr>
                <w:rFonts w:ascii="Arial" w:hAnsi="Arial" w:cs="Arial"/>
                <w:color w:val="000000"/>
                <w:sz w:val="14"/>
                <w:szCs w:val="14"/>
                <w:lang w:val="en-US"/>
              </w:rPr>
            </w:pPr>
            <w:hyperlink r:id="rId98" w:history="1">
              <w:r w:rsidR="00FC552B" w:rsidRPr="00FC552B">
                <w:rPr>
                  <w:rStyle w:val="Lienhypertexte"/>
                  <w:rFonts w:ascii="Arial" w:hAnsi="Arial" w:cs="Arial"/>
                  <w:sz w:val="14"/>
                  <w:szCs w:val="14"/>
                  <w:lang w:val="en-US"/>
                </w:rPr>
                <w:t>CP-211062</w:t>
              </w:r>
            </w:hyperlink>
          </w:p>
        </w:tc>
        <w:tc>
          <w:tcPr>
            <w:tcW w:w="2842" w:type="dxa"/>
            <w:tcBorders>
              <w:top w:val="single" w:sz="4" w:space="0" w:color="auto"/>
              <w:left w:val="single" w:sz="4" w:space="0" w:color="auto"/>
              <w:bottom w:val="nil"/>
              <w:right w:val="single" w:sz="4" w:space="0" w:color="auto"/>
            </w:tcBorders>
            <w:shd w:val="clear" w:color="auto" w:fill="FFFF00"/>
          </w:tcPr>
          <w:p w14:paraId="42F13782"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14:paraId="3AEB5C5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7242D8A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97DCD4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14:paraId="4D8D96A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9545BF6"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458D74A"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F481371"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B1E9C8F"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068F0D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4ED4319"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D33F6BC" w14:textId="77777777" w:rsidR="00A32D22" w:rsidRPr="00107C20" w:rsidRDefault="00A32D22" w:rsidP="002E1E9B">
            <w:pPr>
              <w:spacing w:after="0"/>
              <w:rPr>
                <w:rFonts w:ascii="Arial" w:hAnsi="Arial" w:cs="Arial"/>
                <w:lang w:val="en-US"/>
              </w:rPr>
            </w:pPr>
          </w:p>
        </w:tc>
      </w:tr>
      <w:tr w:rsidR="004313DD" w:rsidRPr="000472D1" w14:paraId="7D43F71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D8CD4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14:paraId="5748AD88"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14:paraId="1A361AD7"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8B07B2E"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5725BB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356AA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4A379B" w14:textId="77777777" w:rsidR="004313DD" w:rsidRPr="00107C20" w:rsidRDefault="004313DD" w:rsidP="00A736BD">
            <w:pPr>
              <w:spacing w:after="0"/>
              <w:rPr>
                <w:rFonts w:ascii="Arial" w:hAnsi="Arial" w:cs="Arial"/>
                <w:color w:val="FF0000"/>
                <w:lang w:val="en-US"/>
              </w:rPr>
            </w:pPr>
          </w:p>
        </w:tc>
      </w:tr>
      <w:tr w:rsidR="00FC552B" w:rsidRPr="00FC552B" w14:paraId="4BFEAA0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36B3FFE"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82B8E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5FB8621" w14:textId="77777777" w:rsidR="00FC552B" w:rsidRPr="00FC552B" w:rsidRDefault="002517D5" w:rsidP="00FC552B">
            <w:pPr>
              <w:spacing w:after="0"/>
              <w:rPr>
                <w:rFonts w:ascii="Arial" w:hAnsi="Arial" w:cs="Arial"/>
                <w:color w:val="000000"/>
                <w:sz w:val="14"/>
                <w:szCs w:val="14"/>
                <w:lang w:val="en-US"/>
              </w:rPr>
            </w:pPr>
            <w:hyperlink r:id="rId99" w:history="1">
              <w:r w:rsidR="00FC552B" w:rsidRPr="00FC552B">
                <w:rPr>
                  <w:rStyle w:val="Lienhypertexte"/>
                  <w:rFonts w:ascii="Arial" w:hAnsi="Arial" w:cs="Arial"/>
                  <w:sz w:val="14"/>
                  <w:szCs w:val="14"/>
                  <w:lang w:val="en-US"/>
                </w:rPr>
                <w:t>CP-211131</w:t>
              </w:r>
            </w:hyperlink>
          </w:p>
        </w:tc>
        <w:tc>
          <w:tcPr>
            <w:tcW w:w="2842" w:type="dxa"/>
            <w:tcBorders>
              <w:top w:val="single" w:sz="4" w:space="0" w:color="auto"/>
              <w:left w:val="single" w:sz="4" w:space="0" w:color="auto"/>
              <w:bottom w:val="nil"/>
              <w:right w:val="single" w:sz="4" w:space="0" w:color="auto"/>
            </w:tcBorders>
            <w:shd w:val="clear" w:color="auto" w:fill="FFFF00"/>
          </w:tcPr>
          <w:p w14:paraId="6D555329"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FFFF00"/>
          </w:tcPr>
          <w:p w14:paraId="7D644E6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0C2148E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3F653ED"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6925846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3CD9CFF"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20C9CEF"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8ED3C70" w14:textId="77777777" w:rsidR="00FC552B" w:rsidRPr="00FC552B" w:rsidRDefault="002517D5" w:rsidP="00FC552B">
            <w:pPr>
              <w:spacing w:after="0"/>
              <w:rPr>
                <w:rFonts w:ascii="Arial" w:hAnsi="Arial" w:cs="Arial"/>
                <w:color w:val="000000"/>
                <w:sz w:val="14"/>
                <w:szCs w:val="14"/>
                <w:lang w:val="en-US"/>
              </w:rPr>
            </w:pPr>
            <w:hyperlink r:id="rId100" w:history="1">
              <w:r w:rsidR="00FC552B" w:rsidRPr="00FC552B">
                <w:rPr>
                  <w:rStyle w:val="Lienhypertexte"/>
                  <w:rFonts w:ascii="Arial" w:hAnsi="Arial" w:cs="Arial"/>
                  <w:sz w:val="14"/>
                  <w:szCs w:val="14"/>
                  <w:lang w:val="en-US"/>
                </w:rPr>
                <w:t>CP-211215</w:t>
              </w:r>
            </w:hyperlink>
          </w:p>
        </w:tc>
        <w:tc>
          <w:tcPr>
            <w:tcW w:w="2842" w:type="dxa"/>
            <w:tcBorders>
              <w:top w:val="single" w:sz="4" w:space="0" w:color="auto"/>
              <w:left w:val="single" w:sz="4" w:space="0" w:color="auto"/>
              <w:bottom w:val="nil"/>
              <w:right w:val="single" w:sz="4" w:space="0" w:color="auto"/>
            </w:tcBorders>
            <w:shd w:val="clear" w:color="auto" w:fill="FFFF00"/>
          </w:tcPr>
          <w:p w14:paraId="003476B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14:paraId="77BA6B9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5BF8E40"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0C10D3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4300B7" w14:paraId="3B09705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F5603F7" w14:textId="77777777"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1E307AE" w14:textId="77777777"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DAA55BB" w14:textId="77777777"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AA7D7A2" w14:textId="77777777"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4080D3C" w14:textId="77777777" w:rsidR="00A32D22" w:rsidRPr="00107C20" w:rsidRDefault="00A32D22" w:rsidP="004300B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F09728" w14:textId="77777777"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FE3A3A2" w14:textId="77777777" w:rsidR="00A32D22" w:rsidRPr="00107C20" w:rsidRDefault="00A32D22" w:rsidP="004300B7">
            <w:pPr>
              <w:spacing w:after="0"/>
              <w:rPr>
                <w:rFonts w:ascii="Arial" w:hAnsi="Arial" w:cs="Arial"/>
                <w:lang w:val="en-US"/>
              </w:rPr>
            </w:pPr>
          </w:p>
        </w:tc>
      </w:tr>
      <w:tr w:rsidR="004313DD" w:rsidRPr="000472D1" w14:paraId="3E58E84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427A86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14:paraId="307529E0"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14:paraId="19D44CEB"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097A55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AEEF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634FBC1"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AAF3D4" w14:textId="77777777" w:rsidR="004313DD" w:rsidRPr="00107C20" w:rsidRDefault="004313DD" w:rsidP="00A736BD">
            <w:pPr>
              <w:spacing w:after="0"/>
              <w:rPr>
                <w:rFonts w:ascii="Arial" w:hAnsi="Arial" w:cs="Arial"/>
                <w:color w:val="FF0000"/>
                <w:lang w:val="en-US"/>
              </w:rPr>
            </w:pPr>
          </w:p>
        </w:tc>
      </w:tr>
      <w:tr w:rsidR="0057625E" w:rsidRPr="00FC552B" w14:paraId="206A59E1" w14:textId="77777777" w:rsidTr="00050B1C">
        <w:trPr>
          <w:cantSplit/>
        </w:trPr>
        <w:tc>
          <w:tcPr>
            <w:tcW w:w="817" w:type="dxa"/>
            <w:tcBorders>
              <w:top w:val="single" w:sz="4" w:space="0" w:color="auto"/>
              <w:left w:val="single" w:sz="18" w:space="0" w:color="auto"/>
              <w:bottom w:val="nil"/>
              <w:right w:val="single" w:sz="4" w:space="0" w:color="auto"/>
            </w:tcBorders>
            <w:shd w:val="clear" w:color="auto" w:fill="auto"/>
          </w:tcPr>
          <w:p w14:paraId="73D2D017"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85F152"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287D771" w14:textId="77777777" w:rsidR="0057625E" w:rsidRPr="00FC552B" w:rsidRDefault="002517D5" w:rsidP="00050B1C">
            <w:pPr>
              <w:spacing w:after="0"/>
              <w:rPr>
                <w:rFonts w:ascii="Arial" w:hAnsi="Arial" w:cs="Arial"/>
                <w:color w:val="000000"/>
                <w:sz w:val="14"/>
                <w:szCs w:val="14"/>
                <w:lang w:val="en-US"/>
              </w:rPr>
            </w:pPr>
            <w:hyperlink r:id="rId101" w:history="1">
              <w:r w:rsidR="0057625E" w:rsidRPr="00FC552B">
                <w:rPr>
                  <w:rStyle w:val="Lienhypertexte"/>
                  <w:rFonts w:ascii="Arial" w:hAnsi="Arial" w:cs="Arial"/>
                  <w:sz w:val="14"/>
                  <w:szCs w:val="14"/>
                  <w:lang w:val="en-US"/>
                </w:rPr>
                <w:t>CP-211177</w:t>
              </w:r>
            </w:hyperlink>
          </w:p>
        </w:tc>
        <w:tc>
          <w:tcPr>
            <w:tcW w:w="2842" w:type="dxa"/>
            <w:tcBorders>
              <w:top w:val="single" w:sz="4" w:space="0" w:color="auto"/>
              <w:left w:val="single" w:sz="4" w:space="0" w:color="auto"/>
              <w:bottom w:val="nil"/>
              <w:right w:val="single" w:sz="4" w:space="0" w:color="auto"/>
            </w:tcBorders>
            <w:shd w:val="clear" w:color="auto" w:fill="FFFF00"/>
          </w:tcPr>
          <w:p w14:paraId="5060DF3E" w14:textId="77777777" w:rsidR="0057625E" w:rsidRPr="00FC552B" w:rsidRDefault="0057625E"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FFFF00"/>
          </w:tcPr>
          <w:p w14:paraId="2F613B85" w14:textId="77777777" w:rsidR="0057625E" w:rsidRPr="00FC552B" w:rsidRDefault="0057625E" w:rsidP="00050B1C">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14:paraId="403529AB" w14:textId="77777777" w:rsidR="0057625E" w:rsidRPr="00FC552B" w:rsidRDefault="0057625E" w:rsidP="00050B1C">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528C627B" w14:textId="77777777" w:rsidR="0057625E" w:rsidRDefault="0057625E" w:rsidP="00050B1C">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14:paraId="6EAAEEF5" w14:textId="77777777" w:rsidR="0057625E" w:rsidRDefault="0057625E" w:rsidP="00050B1C">
            <w:pPr>
              <w:spacing w:after="0"/>
              <w:rPr>
                <w:rFonts w:ascii="Arial" w:hAnsi="Arial" w:cs="Arial"/>
              </w:rPr>
            </w:pPr>
          </w:p>
          <w:p w14:paraId="2E9E2AE3" w14:textId="77777777" w:rsidR="0057625E" w:rsidRPr="0057625E" w:rsidRDefault="0057625E" w:rsidP="00050B1C">
            <w:pPr>
              <w:spacing w:after="0"/>
              <w:rPr>
                <w:rFonts w:ascii="Arial" w:hAnsi="Arial" w:cs="Arial"/>
              </w:rPr>
            </w:pPr>
            <w:r w:rsidRPr="0057625E">
              <w:rPr>
                <w:rFonts w:ascii="Arial" w:hAnsi="Arial" w:cs="Arial"/>
              </w:rPr>
              <w:t>Rev#2:</w:t>
            </w:r>
          </w:p>
          <w:p w14:paraId="04DFFFF0" w14:textId="77777777" w:rsidR="0057625E" w:rsidRPr="0057625E" w:rsidRDefault="0057625E" w:rsidP="00050B1C">
            <w:pPr>
              <w:spacing w:after="0"/>
              <w:rPr>
                <w:rFonts w:ascii="Arial" w:hAnsi="Arial" w:cs="Arial"/>
              </w:rPr>
            </w:pPr>
            <w:r w:rsidRPr="0057625E">
              <w:rPr>
                <w:rFonts w:ascii="Arial" w:hAnsi="Arial" w:cs="Arial"/>
              </w:rPr>
              <w:t>- Fix error in OpenAPI.</w:t>
            </w:r>
          </w:p>
        </w:tc>
      </w:tr>
      <w:tr w:rsidR="00FC552B" w:rsidRPr="00FC552B" w14:paraId="1BAD5D6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06CF5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F4D7587"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9A2A0F9" w14:textId="77777777" w:rsidR="00FC552B" w:rsidRPr="00FC552B" w:rsidRDefault="002517D5" w:rsidP="00FC552B">
            <w:pPr>
              <w:spacing w:after="0"/>
              <w:rPr>
                <w:rFonts w:ascii="Arial" w:hAnsi="Arial" w:cs="Arial"/>
                <w:color w:val="000000"/>
                <w:sz w:val="14"/>
                <w:szCs w:val="14"/>
                <w:lang w:val="en-US"/>
              </w:rPr>
            </w:pPr>
            <w:hyperlink r:id="rId102" w:history="1">
              <w:r w:rsidR="00FC552B" w:rsidRPr="00FC552B">
                <w:rPr>
                  <w:rStyle w:val="Lienhypertexte"/>
                  <w:rFonts w:ascii="Arial" w:hAnsi="Arial" w:cs="Arial"/>
                  <w:sz w:val="14"/>
                  <w:szCs w:val="14"/>
                  <w:lang w:val="en-US"/>
                </w:rPr>
                <w:t>CP-211059</w:t>
              </w:r>
            </w:hyperlink>
          </w:p>
        </w:tc>
        <w:tc>
          <w:tcPr>
            <w:tcW w:w="2842" w:type="dxa"/>
            <w:tcBorders>
              <w:top w:val="single" w:sz="4" w:space="0" w:color="auto"/>
              <w:left w:val="single" w:sz="4" w:space="0" w:color="auto"/>
              <w:bottom w:val="nil"/>
              <w:right w:val="single" w:sz="4" w:space="0" w:color="auto"/>
            </w:tcBorders>
            <w:shd w:val="clear" w:color="auto" w:fill="FFFF00"/>
          </w:tcPr>
          <w:p w14:paraId="0F063DA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14:paraId="7D774D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64D7170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2A9B1CD2"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4D5E1C1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60BAF3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4D166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D60AC28" w14:textId="77777777" w:rsidR="00FC552B" w:rsidRPr="00FC552B" w:rsidRDefault="002517D5" w:rsidP="00FC552B">
            <w:pPr>
              <w:spacing w:after="0"/>
              <w:rPr>
                <w:rFonts w:ascii="Arial" w:hAnsi="Arial" w:cs="Arial"/>
                <w:color w:val="000000"/>
                <w:sz w:val="14"/>
                <w:szCs w:val="14"/>
                <w:lang w:val="en-US"/>
              </w:rPr>
            </w:pPr>
            <w:hyperlink r:id="rId103" w:history="1">
              <w:r w:rsidR="00FC552B" w:rsidRPr="00FC552B">
                <w:rPr>
                  <w:rStyle w:val="Lienhypertexte"/>
                  <w:rFonts w:ascii="Arial" w:hAnsi="Arial" w:cs="Arial"/>
                  <w:sz w:val="14"/>
                  <w:szCs w:val="14"/>
                  <w:lang w:val="en-US"/>
                </w:rPr>
                <w:t>CP-211200</w:t>
              </w:r>
            </w:hyperlink>
          </w:p>
        </w:tc>
        <w:tc>
          <w:tcPr>
            <w:tcW w:w="2842" w:type="dxa"/>
            <w:tcBorders>
              <w:top w:val="single" w:sz="4" w:space="0" w:color="auto"/>
              <w:left w:val="single" w:sz="4" w:space="0" w:color="auto"/>
              <w:bottom w:val="nil"/>
              <w:right w:val="single" w:sz="4" w:space="0" w:color="auto"/>
            </w:tcBorders>
            <w:shd w:val="clear" w:color="auto" w:fill="FFFF00"/>
          </w:tcPr>
          <w:p w14:paraId="20B94C6E"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FFFF00"/>
          </w:tcPr>
          <w:p w14:paraId="7FB5DFE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7F5B160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469E40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4B11083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686AA2"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6CF9F3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61CF7ED"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05FEFE0"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B8247BB"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006A56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A0348E9" w14:textId="77777777" w:rsidR="00A32D22" w:rsidRPr="00107C20" w:rsidRDefault="00A32D22" w:rsidP="005E5867">
            <w:pPr>
              <w:spacing w:after="0"/>
              <w:rPr>
                <w:rFonts w:ascii="Arial" w:hAnsi="Arial" w:cs="Arial"/>
                <w:lang w:val="en-US"/>
              </w:rPr>
            </w:pPr>
          </w:p>
        </w:tc>
      </w:tr>
      <w:tr w:rsidR="00A32D22" w:rsidRPr="000472D1" w14:paraId="57587C1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774B2DE"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14:paraId="02FED1C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14:paraId="04C2A50D"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A428A77"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C6BE2E"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7AB5CA"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E060" w14:textId="77777777" w:rsidR="00A32D22" w:rsidRPr="00107C20" w:rsidRDefault="00A32D22" w:rsidP="00A736BD">
            <w:pPr>
              <w:spacing w:after="0"/>
              <w:rPr>
                <w:rFonts w:ascii="Arial" w:hAnsi="Arial" w:cs="Arial"/>
                <w:color w:val="FF0000"/>
                <w:lang w:val="en-US"/>
              </w:rPr>
            </w:pPr>
          </w:p>
        </w:tc>
      </w:tr>
      <w:tr w:rsidR="00A32D22" w:rsidRPr="000472D1" w14:paraId="4BFA1B5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89E8269" w14:textId="77777777"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3FDDC1E"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CF27357"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C3FC7F8"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5E73635"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217632D"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4644799B" w14:textId="77777777" w:rsidR="00A32D22" w:rsidRPr="00107C20" w:rsidRDefault="00A32D22" w:rsidP="00A736BD">
            <w:pPr>
              <w:spacing w:after="0"/>
              <w:rPr>
                <w:rFonts w:ascii="Arial" w:hAnsi="Arial" w:cs="Arial"/>
                <w:lang w:val="en-US"/>
              </w:rPr>
            </w:pPr>
          </w:p>
        </w:tc>
      </w:tr>
      <w:tr w:rsidR="00A32D22" w:rsidRPr="000472D1" w14:paraId="1666B633" w14:textId="77777777" w:rsidTr="00E46F3D">
        <w:trPr>
          <w:cantSplit/>
        </w:trPr>
        <w:tc>
          <w:tcPr>
            <w:tcW w:w="817" w:type="dxa"/>
            <w:tcBorders>
              <w:top w:val="single" w:sz="4" w:space="0" w:color="auto"/>
              <w:left w:val="single" w:sz="18" w:space="0" w:color="auto"/>
              <w:bottom w:val="nil"/>
            </w:tcBorders>
            <w:shd w:val="clear" w:color="auto" w:fill="auto"/>
          </w:tcPr>
          <w:p w14:paraId="54F8490D" w14:textId="77777777"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54174D24"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1CF73A9E"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53907F63"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6973D772"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1C1D327E"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726CBD7" w14:textId="77777777" w:rsidR="00A32D22" w:rsidRPr="00107C20" w:rsidRDefault="00A32D22" w:rsidP="00A736BD">
            <w:pPr>
              <w:spacing w:after="0"/>
              <w:rPr>
                <w:rFonts w:ascii="Arial" w:hAnsi="Arial" w:cs="Arial"/>
                <w:lang w:val="en-US"/>
              </w:rPr>
            </w:pPr>
          </w:p>
        </w:tc>
      </w:tr>
      <w:tr w:rsidR="00A32D22" w:rsidRPr="000472D1" w14:paraId="3D95E6C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6873C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14:paraId="2B2D99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14:paraId="0F7687F1"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149EB8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DDCF7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6C18B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8FDD9B5" w14:textId="77777777" w:rsidR="00A32D22" w:rsidRPr="00107C20" w:rsidRDefault="00A32D22" w:rsidP="00E02ED2">
            <w:pPr>
              <w:spacing w:after="0"/>
              <w:rPr>
                <w:rFonts w:ascii="Arial" w:hAnsi="Arial" w:cs="Arial"/>
                <w:color w:val="FF0000"/>
                <w:lang w:val="en-US"/>
              </w:rPr>
            </w:pPr>
          </w:p>
        </w:tc>
      </w:tr>
      <w:tr w:rsidR="00FC552B" w:rsidRPr="00FC552B" w14:paraId="6261599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AC3E54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3F54A6"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009F09D9" w14:textId="77777777" w:rsidR="00FC552B" w:rsidRPr="00FC552B" w:rsidRDefault="002517D5" w:rsidP="00FC552B">
            <w:pPr>
              <w:spacing w:after="0"/>
              <w:rPr>
                <w:rFonts w:ascii="Arial" w:hAnsi="Arial" w:cs="Arial"/>
                <w:color w:val="000000"/>
                <w:sz w:val="14"/>
                <w:szCs w:val="14"/>
                <w:lang w:val="en-US"/>
              </w:rPr>
            </w:pPr>
            <w:hyperlink r:id="rId104" w:history="1">
              <w:r w:rsidR="00FC552B" w:rsidRPr="00FC552B">
                <w:rPr>
                  <w:rStyle w:val="Lienhypertexte"/>
                  <w:rFonts w:ascii="Arial" w:hAnsi="Arial" w:cs="Arial"/>
                  <w:sz w:val="14"/>
                  <w:szCs w:val="14"/>
                  <w:lang w:val="en-US"/>
                </w:rPr>
                <w:t>CP-211268</w:t>
              </w:r>
            </w:hyperlink>
          </w:p>
        </w:tc>
        <w:tc>
          <w:tcPr>
            <w:tcW w:w="2842" w:type="dxa"/>
            <w:tcBorders>
              <w:top w:val="single" w:sz="4" w:space="0" w:color="auto"/>
              <w:left w:val="single" w:sz="4" w:space="0" w:color="auto"/>
              <w:bottom w:val="nil"/>
              <w:right w:val="single" w:sz="4" w:space="0" w:color="auto"/>
            </w:tcBorders>
            <w:shd w:val="clear" w:color="auto" w:fill="FFFF00"/>
          </w:tcPr>
          <w:p w14:paraId="70497D61"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14:paraId="4E5BF13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842B868"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2A9424C"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87BAC7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B7CD8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5557B2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B636F33"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0ADC90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06C32D"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C7A6BD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F86FBEE" w14:textId="77777777" w:rsidR="00A32D22" w:rsidRPr="00107C20" w:rsidRDefault="00A32D22" w:rsidP="005E5867">
            <w:pPr>
              <w:spacing w:after="0"/>
              <w:rPr>
                <w:rFonts w:ascii="Arial" w:hAnsi="Arial" w:cs="Arial"/>
                <w:lang w:val="en-US"/>
              </w:rPr>
            </w:pPr>
          </w:p>
        </w:tc>
      </w:tr>
      <w:tr w:rsidR="00A32D22" w:rsidRPr="000472D1" w14:paraId="51F1B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94C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14:paraId="16BF8949"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14:paraId="4D0261CD"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6EDCB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B168A9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CF6D30"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BC55" w14:textId="77777777" w:rsidR="00A32D22" w:rsidRPr="00107C20" w:rsidRDefault="00A32D22" w:rsidP="00E02ED2">
            <w:pPr>
              <w:spacing w:after="0"/>
              <w:rPr>
                <w:rFonts w:ascii="Arial" w:hAnsi="Arial" w:cs="Arial"/>
                <w:color w:val="FF0000"/>
                <w:lang w:val="en-US"/>
              </w:rPr>
            </w:pPr>
          </w:p>
        </w:tc>
      </w:tr>
      <w:tr w:rsidR="004C2F2F" w:rsidRPr="00FC552B" w14:paraId="61B7211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425DBA86"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C99115"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FCF8368" w14:textId="77777777" w:rsidR="004C2F2F" w:rsidRPr="00FC552B" w:rsidRDefault="002517D5" w:rsidP="00351268">
            <w:pPr>
              <w:spacing w:after="0"/>
              <w:rPr>
                <w:rFonts w:ascii="Arial" w:hAnsi="Arial" w:cs="Arial"/>
                <w:color w:val="000000"/>
                <w:sz w:val="14"/>
                <w:szCs w:val="14"/>
                <w:lang w:val="en-US"/>
              </w:rPr>
            </w:pPr>
            <w:hyperlink r:id="rId105" w:history="1">
              <w:r w:rsidR="004C2F2F" w:rsidRPr="00FC552B">
                <w:rPr>
                  <w:rStyle w:val="Lienhypertexte"/>
                  <w:rFonts w:ascii="Arial" w:hAnsi="Arial" w:cs="Arial"/>
                  <w:sz w:val="14"/>
                  <w:szCs w:val="14"/>
                  <w:lang w:val="en-US"/>
                </w:rPr>
                <w:t>CP-211170</w:t>
              </w:r>
            </w:hyperlink>
          </w:p>
        </w:tc>
        <w:tc>
          <w:tcPr>
            <w:tcW w:w="2842" w:type="dxa"/>
            <w:tcBorders>
              <w:top w:val="single" w:sz="4" w:space="0" w:color="auto"/>
              <w:left w:val="single" w:sz="4" w:space="0" w:color="auto"/>
              <w:bottom w:val="nil"/>
              <w:right w:val="single" w:sz="4" w:space="0" w:color="auto"/>
            </w:tcBorders>
            <w:shd w:val="clear" w:color="auto" w:fill="FFFF00"/>
          </w:tcPr>
          <w:p w14:paraId="06F11024" w14:textId="77777777" w:rsidR="004C2F2F" w:rsidRPr="00FC552B" w:rsidRDefault="004C2F2F" w:rsidP="00351268">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FFFF00"/>
          </w:tcPr>
          <w:p w14:paraId="6904E328"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FFFF00"/>
          </w:tcPr>
          <w:p w14:paraId="7B8B6A91"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2E84323D" w14:textId="77777777" w:rsidR="004C2F2F" w:rsidRDefault="004C2F2F" w:rsidP="00351268">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14:paraId="208827DA" w14:textId="77777777" w:rsidR="004C2F2F" w:rsidRDefault="004C2F2F" w:rsidP="00351268">
            <w:pPr>
              <w:spacing w:after="0"/>
              <w:rPr>
                <w:rFonts w:ascii="Arial" w:hAnsi="Arial" w:cs="Arial"/>
                <w:lang w:val="en-US"/>
              </w:rPr>
            </w:pPr>
          </w:p>
          <w:p w14:paraId="226D99EF" w14:textId="77777777" w:rsidR="004C2F2F" w:rsidRPr="00FC552B" w:rsidRDefault="004C2F2F" w:rsidP="00351268">
            <w:pPr>
              <w:spacing w:after="0"/>
              <w:rPr>
                <w:rFonts w:ascii="Arial" w:hAnsi="Arial" w:cs="Arial"/>
                <w:lang w:val="en-US"/>
              </w:rPr>
            </w:pPr>
            <w:r>
              <w:rPr>
                <w:rFonts w:ascii="Arial" w:hAnsi="Arial" w:cs="Arial"/>
                <w:lang w:val="en-US"/>
              </w:rPr>
              <w:t>Rev 1: Correction of the OpenAPI</w:t>
            </w:r>
          </w:p>
        </w:tc>
      </w:tr>
      <w:tr w:rsidR="004C2F2F" w:rsidRPr="00FC552B" w14:paraId="2CE7A52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497D6332"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5347F5" w14:textId="77777777"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7FC7732" w14:textId="77777777" w:rsidR="004C2F2F" w:rsidRPr="00FC552B" w:rsidRDefault="002517D5" w:rsidP="00351268">
            <w:pPr>
              <w:spacing w:after="0"/>
              <w:rPr>
                <w:rFonts w:ascii="Arial" w:hAnsi="Arial" w:cs="Arial"/>
                <w:color w:val="000000"/>
                <w:sz w:val="14"/>
                <w:szCs w:val="14"/>
                <w:lang w:val="en-US"/>
              </w:rPr>
            </w:pPr>
            <w:hyperlink r:id="rId106" w:history="1">
              <w:r w:rsidR="004C2F2F" w:rsidRPr="00FC552B">
                <w:rPr>
                  <w:rStyle w:val="Lienhypertexte"/>
                  <w:rFonts w:ascii="Arial" w:hAnsi="Arial" w:cs="Arial"/>
                  <w:sz w:val="14"/>
                  <w:szCs w:val="14"/>
                  <w:lang w:val="en-US"/>
                </w:rPr>
                <w:t>CP-211171</w:t>
              </w:r>
            </w:hyperlink>
          </w:p>
        </w:tc>
        <w:tc>
          <w:tcPr>
            <w:tcW w:w="2842" w:type="dxa"/>
            <w:tcBorders>
              <w:top w:val="single" w:sz="4" w:space="0" w:color="auto"/>
              <w:left w:val="single" w:sz="4" w:space="0" w:color="auto"/>
              <w:bottom w:val="nil"/>
              <w:right w:val="single" w:sz="4" w:space="0" w:color="auto"/>
            </w:tcBorders>
            <w:shd w:val="clear" w:color="auto" w:fill="FFFF00"/>
          </w:tcPr>
          <w:p w14:paraId="4B756FF0" w14:textId="77777777" w:rsidR="004C2F2F" w:rsidRPr="00FC552B" w:rsidRDefault="004C2F2F" w:rsidP="00351268">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FFFF00"/>
          </w:tcPr>
          <w:p w14:paraId="73541B8F"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FFFF00"/>
          </w:tcPr>
          <w:p w14:paraId="7CB220D3" w14:textId="77777777"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8A243CC" w14:textId="77777777" w:rsidR="004C2F2F" w:rsidRDefault="004C2F2F" w:rsidP="00351268">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14:paraId="640FE0C5" w14:textId="77777777" w:rsidR="004C2F2F" w:rsidRDefault="004C2F2F" w:rsidP="00351268">
            <w:pPr>
              <w:spacing w:after="0"/>
              <w:rPr>
                <w:rFonts w:ascii="Arial" w:hAnsi="Arial" w:cs="Arial"/>
                <w:lang w:val="en-US"/>
              </w:rPr>
            </w:pPr>
          </w:p>
          <w:p w14:paraId="502EC27A" w14:textId="77777777" w:rsidR="004C2F2F" w:rsidRPr="00FC552B" w:rsidRDefault="004C2F2F" w:rsidP="00351268">
            <w:pPr>
              <w:spacing w:after="0"/>
              <w:rPr>
                <w:rFonts w:ascii="Arial" w:hAnsi="Arial" w:cs="Arial"/>
                <w:lang w:val="en-US"/>
              </w:rPr>
            </w:pPr>
            <w:r>
              <w:rPr>
                <w:rFonts w:ascii="Arial" w:hAnsi="Arial" w:cs="Arial"/>
                <w:lang w:val="en-US"/>
              </w:rPr>
              <w:t>Rev 1: Correction of the OpenAPI</w:t>
            </w:r>
          </w:p>
        </w:tc>
      </w:tr>
      <w:tr w:rsidR="00FC552B" w:rsidRPr="00FC552B" w14:paraId="444360F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4DB7930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69110F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643E8BB" w14:textId="77777777" w:rsidR="00FC552B" w:rsidRPr="00FC552B" w:rsidRDefault="002517D5" w:rsidP="00FC552B">
            <w:pPr>
              <w:spacing w:after="0"/>
              <w:rPr>
                <w:rFonts w:ascii="Arial" w:hAnsi="Arial" w:cs="Arial"/>
                <w:color w:val="000000"/>
                <w:sz w:val="14"/>
                <w:szCs w:val="14"/>
                <w:lang w:val="en-US"/>
              </w:rPr>
            </w:pPr>
            <w:hyperlink r:id="rId107" w:history="1">
              <w:r w:rsidR="00FC552B" w:rsidRPr="00FC552B">
                <w:rPr>
                  <w:rStyle w:val="Lienhypertexte"/>
                  <w:rFonts w:ascii="Arial" w:hAnsi="Arial" w:cs="Arial"/>
                  <w:sz w:val="14"/>
                  <w:szCs w:val="14"/>
                  <w:lang w:val="en-US"/>
                </w:rPr>
                <w:t>CP-211060</w:t>
              </w:r>
            </w:hyperlink>
          </w:p>
        </w:tc>
        <w:tc>
          <w:tcPr>
            <w:tcW w:w="2842" w:type="dxa"/>
            <w:tcBorders>
              <w:top w:val="single" w:sz="4" w:space="0" w:color="auto"/>
              <w:left w:val="single" w:sz="4" w:space="0" w:color="auto"/>
              <w:bottom w:val="nil"/>
              <w:right w:val="single" w:sz="4" w:space="0" w:color="auto"/>
            </w:tcBorders>
            <w:shd w:val="clear" w:color="auto" w:fill="FFFF00"/>
          </w:tcPr>
          <w:p w14:paraId="06443F7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FFFF00"/>
          </w:tcPr>
          <w:p w14:paraId="0342FFB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3C59AAC9"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6F9B28B" w14:textId="77777777" w:rsidR="00FC552B" w:rsidRPr="00FC552B" w:rsidRDefault="009344BA" w:rsidP="00FC552B">
            <w:pPr>
              <w:spacing w:after="0"/>
              <w:rPr>
                <w:rFonts w:ascii="Arial" w:hAnsi="Arial" w:cs="Arial"/>
                <w:lang w:val="en-US"/>
              </w:rPr>
            </w:pPr>
            <w:r>
              <w:rPr>
                <w:rFonts w:ascii="Arial" w:hAnsi="Arial" w:cs="Arial"/>
                <w:lang w:val="en-US"/>
              </w:rPr>
              <w:t>Proposed: Partially approved</w:t>
            </w:r>
          </w:p>
        </w:tc>
      </w:tr>
      <w:tr w:rsidR="00FC552B" w:rsidRPr="00FC552B" w14:paraId="408F1D4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7EB3E0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B7F7D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AAB2C9A" w14:textId="77777777" w:rsidR="00FC552B" w:rsidRPr="00FC552B" w:rsidRDefault="002517D5" w:rsidP="00FC552B">
            <w:pPr>
              <w:spacing w:after="0"/>
              <w:rPr>
                <w:rFonts w:ascii="Arial" w:hAnsi="Arial" w:cs="Arial"/>
                <w:color w:val="000000"/>
                <w:sz w:val="14"/>
                <w:szCs w:val="14"/>
                <w:lang w:val="en-US"/>
              </w:rPr>
            </w:pPr>
            <w:hyperlink r:id="rId108" w:history="1">
              <w:r w:rsidR="00FC552B" w:rsidRPr="00FC552B">
                <w:rPr>
                  <w:rStyle w:val="Lienhypertexte"/>
                  <w:rFonts w:ascii="Arial" w:hAnsi="Arial" w:cs="Arial"/>
                  <w:sz w:val="14"/>
                  <w:szCs w:val="14"/>
                  <w:lang w:val="en-US"/>
                </w:rPr>
                <w:t>CP-211134</w:t>
              </w:r>
            </w:hyperlink>
          </w:p>
        </w:tc>
        <w:tc>
          <w:tcPr>
            <w:tcW w:w="2842" w:type="dxa"/>
            <w:tcBorders>
              <w:top w:val="single" w:sz="4" w:space="0" w:color="auto"/>
              <w:left w:val="single" w:sz="4" w:space="0" w:color="auto"/>
              <w:bottom w:val="nil"/>
              <w:right w:val="single" w:sz="4" w:space="0" w:color="auto"/>
            </w:tcBorders>
            <w:shd w:val="clear" w:color="auto" w:fill="FFFF00"/>
          </w:tcPr>
          <w:p w14:paraId="33DAC658"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FFFF00"/>
          </w:tcPr>
          <w:p w14:paraId="6AF7F2D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452CDA68"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4C3A49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4079A6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D626157"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23D23D1"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E93E145"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A35CD76"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D1806F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CF855F"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3C7956" w14:textId="77777777" w:rsidR="00A32D22" w:rsidRPr="00107C20" w:rsidRDefault="00A32D22" w:rsidP="00F15412">
            <w:pPr>
              <w:spacing w:after="0"/>
              <w:rPr>
                <w:rFonts w:ascii="Arial" w:hAnsi="Arial" w:cs="Arial"/>
                <w:lang w:val="en-US"/>
              </w:rPr>
            </w:pPr>
          </w:p>
        </w:tc>
      </w:tr>
      <w:tr w:rsidR="00A32D22" w:rsidRPr="000472D1" w14:paraId="06C4D38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2BB4A2B"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14:paraId="06192A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14:paraId="0E901DF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94C3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04EA80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904B7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EACD06E" w14:textId="77777777" w:rsidR="00A32D22" w:rsidRPr="00107C20" w:rsidRDefault="00A32D22" w:rsidP="00E02ED2">
            <w:pPr>
              <w:spacing w:after="0"/>
              <w:rPr>
                <w:rFonts w:ascii="Arial" w:hAnsi="Arial" w:cs="Arial"/>
                <w:color w:val="FF0000"/>
                <w:lang w:val="en-US"/>
              </w:rPr>
            </w:pPr>
          </w:p>
        </w:tc>
      </w:tr>
      <w:tr w:rsidR="00FC552B" w:rsidRPr="00FC552B" w14:paraId="50811B8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F35AB3" w14:textId="77777777" w:rsidR="00FC552B" w:rsidRPr="00FC552B" w:rsidRDefault="00FC552B" w:rsidP="00FC552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B668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C86F21" w14:textId="77777777" w:rsidR="00FC552B" w:rsidRPr="00FC552B" w:rsidRDefault="002517D5" w:rsidP="00FC552B">
            <w:pPr>
              <w:spacing w:after="0"/>
              <w:rPr>
                <w:rFonts w:ascii="Arial" w:hAnsi="Arial" w:cs="Arial"/>
                <w:color w:val="000000"/>
                <w:sz w:val="14"/>
                <w:szCs w:val="14"/>
                <w:lang w:val="en-US"/>
              </w:rPr>
            </w:pPr>
            <w:hyperlink r:id="rId109" w:history="1">
              <w:r w:rsidR="00FC552B" w:rsidRPr="00FC552B">
                <w:rPr>
                  <w:rStyle w:val="Lienhypertexte"/>
                  <w:rFonts w:ascii="Arial" w:hAnsi="Arial" w:cs="Arial"/>
                  <w:sz w:val="14"/>
                  <w:szCs w:val="14"/>
                  <w:lang w:val="en-US"/>
                </w:rPr>
                <w:t>CP-211127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5C2006"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7457A9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7DE39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B90790F"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3938132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0AC7AB" w14:textId="77777777" w:rsidR="00FC552B" w:rsidRPr="00FC552B" w:rsidRDefault="00FC552B" w:rsidP="00FC552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9A9DA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29DC6EF" w14:textId="77777777" w:rsidR="00FC552B" w:rsidRPr="00FC552B" w:rsidRDefault="002517D5" w:rsidP="00FC552B">
            <w:pPr>
              <w:spacing w:after="0"/>
              <w:rPr>
                <w:rFonts w:ascii="Arial" w:hAnsi="Arial" w:cs="Arial"/>
                <w:color w:val="000000"/>
                <w:sz w:val="14"/>
                <w:szCs w:val="14"/>
                <w:lang w:val="en-US"/>
              </w:rPr>
            </w:pPr>
            <w:hyperlink r:id="rId110" w:history="1">
              <w:r w:rsidR="00FC552B" w:rsidRPr="00FC552B">
                <w:rPr>
                  <w:rStyle w:val="Lienhypertexte"/>
                  <w:rFonts w:ascii="Arial" w:hAnsi="Arial" w:cs="Arial"/>
                  <w:sz w:val="14"/>
                  <w:szCs w:val="14"/>
                  <w:lang w:val="en-US"/>
                </w:rPr>
                <w:t>CP-211260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E5A76D"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A54C9F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1D468CF"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CC5BED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E0B3DA2" w14:textId="77777777" w:rsidTr="00E46F3D">
        <w:trPr>
          <w:cantSplit/>
        </w:trPr>
        <w:tc>
          <w:tcPr>
            <w:tcW w:w="817" w:type="dxa"/>
            <w:tcBorders>
              <w:top w:val="single" w:sz="4" w:space="0" w:color="auto"/>
              <w:left w:val="single" w:sz="18" w:space="0" w:color="auto"/>
              <w:bottom w:val="nil"/>
            </w:tcBorders>
            <w:shd w:val="clear" w:color="auto" w:fill="auto"/>
          </w:tcPr>
          <w:p w14:paraId="37449EF5"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5E92EF46"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45F23B3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8D60D8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D1295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612BC4D9"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72B954B" w14:textId="77777777" w:rsidR="00A32D22" w:rsidRPr="00107C20" w:rsidRDefault="00A32D22" w:rsidP="00E02ED2">
            <w:pPr>
              <w:spacing w:after="0"/>
              <w:rPr>
                <w:rFonts w:ascii="Arial" w:hAnsi="Arial" w:cs="Arial"/>
                <w:lang w:val="en-US"/>
              </w:rPr>
            </w:pPr>
          </w:p>
        </w:tc>
      </w:tr>
      <w:tr w:rsidR="00A32D22" w:rsidRPr="000472D1" w14:paraId="6EEC074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482C1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14:paraId="4BD0700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14:paraId="1667B30A"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34C33F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72607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7EAEDD2"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AB28D85" w14:textId="77777777" w:rsidR="00A32D22" w:rsidRPr="00107C20" w:rsidRDefault="00A32D22" w:rsidP="00E02ED2">
            <w:pPr>
              <w:spacing w:after="0"/>
              <w:rPr>
                <w:rFonts w:ascii="Arial" w:hAnsi="Arial" w:cs="Arial"/>
                <w:color w:val="FF0000"/>
                <w:lang w:val="en-US"/>
              </w:rPr>
            </w:pPr>
          </w:p>
        </w:tc>
      </w:tr>
      <w:tr w:rsidR="00FC552B" w:rsidRPr="00FC552B" w14:paraId="26811CE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FE0E29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61E851"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41A3215" w14:textId="77777777" w:rsidR="00FC552B" w:rsidRPr="00FC552B" w:rsidRDefault="002517D5" w:rsidP="00FC552B">
            <w:pPr>
              <w:spacing w:after="0"/>
              <w:rPr>
                <w:rFonts w:ascii="Arial" w:hAnsi="Arial" w:cs="Arial"/>
                <w:color w:val="000000"/>
                <w:sz w:val="14"/>
                <w:szCs w:val="14"/>
                <w:lang w:val="en-US"/>
              </w:rPr>
            </w:pPr>
            <w:hyperlink r:id="rId111" w:history="1">
              <w:r w:rsidR="00FC552B" w:rsidRPr="00FC552B">
                <w:rPr>
                  <w:rStyle w:val="Lienhypertexte"/>
                  <w:rFonts w:ascii="Arial" w:hAnsi="Arial" w:cs="Arial"/>
                  <w:sz w:val="14"/>
                  <w:szCs w:val="14"/>
                  <w:lang w:val="en-US"/>
                </w:rPr>
                <w:t>CP-211069</w:t>
              </w:r>
            </w:hyperlink>
          </w:p>
        </w:tc>
        <w:tc>
          <w:tcPr>
            <w:tcW w:w="2842" w:type="dxa"/>
            <w:tcBorders>
              <w:top w:val="single" w:sz="4" w:space="0" w:color="auto"/>
              <w:left w:val="single" w:sz="4" w:space="0" w:color="auto"/>
              <w:bottom w:val="nil"/>
              <w:right w:val="single" w:sz="4" w:space="0" w:color="auto"/>
            </w:tcBorders>
            <w:shd w:val="clear" w:color="auto" w:fill="FFFF00"/>
          </w:tcPr>
          <w:p w14:paraId="3C00347C"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6EEA3F4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2B898206"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54DD8C0"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43E8EC4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23EE45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1CAEBA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0BFE7F2" w14:textId="77777777" w:rsidR="00FC552B" w:rsidRPr="00FC552B" w:rsidRDefault="002517D5" w:rsidP="00FC552B">
            <w:pPr>
              <w:spacing w:after="0"/>
              <w:rPr>
                <w:rFonts w:ascii="Arial" w:hAnsi="Arial" w:cs="Arial"/>
                <w:color w:val="000000"/>
                <w:sz w:val="14"/>
                <w:szCs w:val="14"/>
                <w:lang w:val="en-US"/>
              </w:rPr>
            </w:pPr>
            <w:hyperlink r:id="rId112" w:history="1">
              <w:r w:rsidR="00FC552B" w:rsidRPr="00FC552B">
                <w:rPr>
                  <w:rStyle w:val="Lienhypertexte"/>
                  <w:rFonts w:ascii="Arial" w:hAnsi="Arial" w:cs="Arial"/>
                  <w:sz w:val="14"/>
                  <w:szCs w:val="14"/>
                  <w:lang w:val="en-US"/>
                </w:rPr>
                <w:t>CP-211128</w:t>
              </w:r>
            </w:hyperlink>
          </w:p>
        </w:tc>
        <w:tc>
          <w:tcPr>
            <w:tcW w:w="2842" w:type="dxa"/>
            <w:tcBorders>
              <w:top w:val="single" w:sz="4" w:space="0" w:color="auto"/>
              <w:left w:val="single" w:sz="4" w:space="0" w:color="auto"/>
              <w:bottom w:val="nil"/>
              <w:right w:val="single" w:sz="4" w:space="0" w:color="auto"/>
            </w:tcBorders>
            <w:shd w:val="clear" w:color="auto" w:fill="FFFF00"/>
          </w:tcPr>
          <w:p w14:paraId="3D320D2D"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14:paraId="44305528"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0D3FC94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318A7C4"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3BF5854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9BD7D71"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82387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FBDBE1E" w14:textId="77777777" w:rsidR="00FC552B" w:rsidRPr="00FC552B" w:rsidRDefault="002517D5" w:rsidP="00FC552B">
            <w:pPr>
              <w:spacing w:after="0"/>
              <w:rPr>
                <w:rFonts w:ascii="Arial" w:hAnsi="Arial" w:cs="Arial"/>
                <w:color w:val="000000"/>
                <w:sz w:val="14"/>
                <w:szCs w:val="14"/>
                <w:lang w:val="en-US"/>
              </w:rPr>
            </w:pPr>
            <w:hyperlink r:id="rId113" w:history="1">
              <w:r w:rsidR="00FC552B" w:rsidRPr="00FC552B">
                <w:rPr>
                  <w:rStyle w:val="Lienhypertexte"/>
                  <w:rFonts w:ascii="Arial" w:hAnsi="Arial" w:cs="Arial"/>
                  <w:sz w:val="14"/>
                  <w:szCs w:val="14"/>
                  <w:lang w:val="en-US"/>
                </w:rPr>
                <w:t>CP-211224</w:t>
              </w:r>
            </w:hyperlink>
          </w:p>
        </w:tc>
        <w:tc>
          <w:tcPr>
            <w:tcW w:w="2842" w:type="dxa"/>
            <w:tcBorders>
              <w:top w:val="single" w:sz="4" w:space="0" w:color="auto"/>
              <w:left w:val="single" w:sz="4" w:space="0" w:color="auto"/>
              <w:bottom w:val="nil"/>
              <w:right w:val="single" w:sz="4" w:space="0" w:color="auto"/>
            </w:tcBorders>
            <w:shd w:val="clear" w:color="auto" w:fill="FFFF00"/>
          </w:tcPr>
          <w:p w14:paraId="2D33734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14:paraId="29D9E6F9"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277EAE2F"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1ECFEB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6D99162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507E9B6" w14:textId="77777777"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B9DC5EF" w14:textId="77777777"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EBF1AFE" w14:textId="77777777"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47B72D0" w14:textId="77777777"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EF08F05" w14:textId="77777777" w:rsidR="00A32D22" w:rsidRPr="00107C20" w:rsidRDefault="00A32D22"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DAB9D84" w14:textId="77777777"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BC69D9A" w14:textId="77777777" w:rsidR="00A32D22" w:rsidRPr="00107C20" w:rsidRDefault="00A32D22" w:rsidP="00631FE5">
            <w:pPr>
              <w:spacing w:after="0"/>
              <w:rPr>
                <w:rFonts w:ascii="Arial" w:hAnsi="Arial" w:cs="Arial"/>
                <w:lang w:val="en-US"/>
              </w:rPr>
            </w:pPr>
          </w:p>
        </w:tc>
      </w:tr>
      <w:tr w:rsidR="00A32D22" w:rsidRPr="000472D1" w14:paraId="6CEBE69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F4B88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14:paraId="5B5705F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14:paraId="348C3A5B"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A7914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17DDB16"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4AC9F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32D395" w14:textId="77777777" w:rsidR="00A32D22" w:rsidRPr="00107C20" w:rsidRDefault="00A32D22" w:rsidP="00E02ED2">
            <w:pPr>
              <w:spacing w:after="0"/>
              <w:rPr>
                <w:rFonts w:ascii="Arial" w:hAnsi="Arial" w:cs="Arial"/>
                <w:color w:val="FF0000"/>
                <w:lang w:val="en-US"/>
              </w:rPr>
            </w:pPr>
          </w:p>
        </w:tc>
      </w:tr>
      <w:tr w:rsidR="00FC552B" w:rsidRPr="00FC552B" w14:paraId="54A0A70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0F9816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EE50FF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4A2A3F6" w14:textId="77777777" w:rsidR="00FC552B" w:rsidRPr="00FC552B" w:rsidRDefault="002517D5" w:rsidP="00FC552B">
            <w:pPr>
              <w:spacing w:after="0"/>
              <w:rPr>
                <w:rFonts w:ascii="Arial" w:hAnsi="Arial" w:cs="Arial"/>
                <w:color w:val="000000"/>
                <w:sz w:val="14"/>
                <w:szCs w:val="14"/>
                <w:lang w:val="en-US"/>
              </w:rPr>
            </w:pPr>
            <w:hyperlink r:id="rId114" w:history="1">
              <w:r w:rsidR="00FC552B" w:rsidRPr="00FC552B">
                <w:rPr>
                  <w:rStyle w:val="Lienhypertexte"/>
                  <w:rFonts w:ascii="Arial" w:hAnsi="Arial" w:cs="Arial"/>
                  <w:sz w:val="14"/>
                  <w:szCs w:val="14"/>
                  <w:lang w:val="en-US"/>
                </w:rPr>
                <w:t>CP-211232</w:t>
              </w:r>
            </w:hyperlink>
          </w:p>
        </w:tc>
        <w:tc>
          <w:tcPr>
            <w:tcW w:w="2842" w:type="dxa"/>
            <w:tcBorders>
              <w:top w:val="single" w:sz="4" w:space="0" w:color="auto"/>
              <w:left w:val="single" w:sz="4" w:space="0" w:color="auto"/>
              <w:bottom w:val="nil"/>
              <w:right w:val="single" w:sz="4" w:space="0" w:color="auto"/>
            </w:tcBorders>
            <w:shd w:val="clear" w:color="auto" w:fill="FFFF00"/>
          </w:tcPr>
          <w:p w14:paraId="4E7912C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FFFF00"/>
          </w:tcPr>
          <w:p w14:paraId="15D1F9D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36990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3CB2D9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1530910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234F27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4786AB"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7061F1F"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E4A94E"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F3FBBEC"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B193B7B"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20BAE76" w14:textId="77777777" w:rsidR="00A32D22" w:rsidRPr="00107C20" w:rsidRDefault="00A32D22" w:rsidP="005E5867">
            <w:pPr>
              <w:spacing w:after="0"/>
              <w:rPr>
                <w:rFonts w:ascii="Arial" w:hAnsi="Arial" w:cs="Arial"/>
                <w:lang w:val="en-US"/>
              </w:rPr>
            </w:pPr>
          </w:p>
        </w:tc>
      </w:tr>
      <w:tr w:rsidR="00A32D22" w:rsidRPr="000472D1" w14:paraId="0985907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337865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16.32</w:t>
            </w:r>
          </w:p>
        </w:tc>
        <w:tc>
          <w:tcPr>
            <w:tcW w:w="2407" w:type="dxa"/>
            <w:tcBorders>
              <w:top w:val="single" w:sz="4" w:space="0" w:color="auto"/>
              <w:bottom w:val="single" w:sz="4" w:space="0" w:color="auto"/>
            </w:tcBorders>
            <w:shd w:val="clear" w:color="auto" w:fill="FDE9D9" w:themeFill="accent6" w:themeFillTint="33"/>
          </w:tcPr>
          <w:p w14:paraId="0428AFB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14:paraId="27E8B9C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62AB7C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FDA4C3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AAAB2B"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754FDD" w14:textId="77777777" w:rsidR="00A32D22" w:rsidRPr="00107C20" w:rsidRDefault="00A32D22" w:rsidP="00E02ED2">
            <w:pPr>
              <w:spacing w:after="0"/>
              <w:rPr>
                <w:rFonts w:ascii="Arial" w:hAnsi="Arial" w:cs="Arial"/>
                <w:color w:val="FF0000"/>
                <w:lang w:val="en-US"/>
              </w:rPr>
            </w:pPr>
          </w:p>
        </w:tc>
      </w:tr>
      <w:tr w:rsidR="00A32D22" w:rsidRPr="005E5867" w14:paraId="306ED38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4036A56"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21347EC"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BB0B0A"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AA36475"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951D6F0"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3AF8762"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FE99E68" w14:textId="77777777" w:rsidR="00A32D22" w:rsidRPr="00107C20" w:rsidRDefault="00A32D22" w:rsidP="005E5867">
            <w:pPr>
              <w:spacing w:after="0"/>
              <w:rPr>
                <w:rFonts w:ascii="Arial" w:hAnsi="Arial" w:cs="Arial"/>
                <w:lang w:val="en-US"/>
              </w:rPr>
            </w:pPr>
          </w:p>
        </w:tc>
      </w:tr>
      <w:tr w:rsidR="00A32D22" w:rsidRPr="005E5867" w14:paraId="1FA7F6D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6B58A0E"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D7E14C7"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8EFDA08"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48C202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EBB2BD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D8D1099"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7C29A59" w14:textId="77777777" w:rsidR="00A32D22" w:rsidRPr="00107C20" w:rsidRDefault="00A32D22" w:rsidP="005E5867">
            <w:pPr>
              <w:spacing w:after="0"/>
              <w:rPr>
                <w:rFonts w:ascii="Arial" w:hAnsi="Arial" w:cs="Arial"/>
                <w:lang w:val="en-US"/>
              </w:rPr>
            </w:pPr>
          </w:p>
        </w:tc>
      </w:tr>
      <w:tr w:rsidR="00A32D22" w:rsidRPr="000472D1" w14:paraId="672A8A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9B64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14:paraId="31EAC89E"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14:paraId="171F3143"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B1A558"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420D7D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04454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DE22175" w14:textId="77777777" w:rsidR="00A32D22" w:rsidRPr="00107C20" w:rsidRDefault="00A32D22" w:rsidP="00E02ED2">
            <w:pPr>
              <w:spacing w:after="0"/>
              <w:rPr>
                <w:rFonts w:ascii="Arial" w:hAnsi="Arial" w:cs="Arial"/>
                <w:color w:val="FF0000"/>
                <w:lang w:val="en-US"/>
              </w:rPr>
            </w:pPr>
          </w:p>
        </w:tc>
      </w:tr>
      <w:tr w:rsidR="00FC552B" w:rsidRPr="00FC552B" w14:paraId="0BFD161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621797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D3CFD3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7CA9839" w14:textId="77777777" w:rsidR="00FC552B" w:rsidRPr="00FC552B" w:rsidRDefault="002517D5" w:rsidP="00FC552B">
            <w:pPr>
              <w:spacing w:after="0"/>
              <w:rPr>
                <w:rFonts w:ascii="Arial" w:hAnsi="Arial" w:cs="Arial"/>
                <w:color w:val="000000"/>
                <w:sz w:val="14"/>
                <w:szCs w:val="14"/>
                <w:lang w:val="en-US"/>
              </w:rPr>
            </w:pPr>
            <w:hyperlink r:id="rId115" w:history="1">
              <w:r w:rsidR="00FC552B" w:rsidRPr="00FC552B">
                <w:rPr>
                  <w:rStyle w:val="Lienhypertexte"/>
                  <w:rFonts w:ascii="Arial" w:hAnsi="Arial" w:cs="Arial"/>
                  <w:sz w:val="14"/>
                  <w:szCs w:val="14"/>
                  <w:lang w:val="en-US"/>
                </w:rPr>
                <w:t>CP-211132</w:t>
              </w:r>
            </w:hyperlink>
          </w:p>
        </w:tc>
        <w:tc>
          <w:tcPr>
            <w:tcW w:w="2842" w:type="dxa"/>
            <w:tcBorders>
              <w:top w:val="single" w:sz="4" w:space="0" w:color="auto"/>
              <w:left w:val="single" w:sz="4" w:space="0" w:color="auto"/>
              <w:bottom w:val="nil"/>
              <w:right w:val="single" w:sz="4" w:space="0" w:color="auto"/>
            </w:tcBorders>
            <w:shd w:val="clear" w:color="auto" w:fill="FFFF00"/>
          </w:tcPr>
          <w:p w14:paraId="523E7E80"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FFFF00"/>
          </w:tcPr>
          <w:p w14:paraId="4287CC6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6EB8F4A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88E0906"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0E3AE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745C501"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14:paraId="1AA37DE0"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14:paraId="0D20AA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4A3AE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C2DD4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1B0B8F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B4245D" w14:textId="77777777" w:rsidR="00A32D22" w:rsidRPr="00107C20" w:rsidRDefault="00A32D22" w:rsidP="00E02ED2">
            <w:pPr>
              <w:spacing w:after="0"/>
              <w:rPr>
                <w:rFonts w:ascii="Arial" w:hAnsi="Arial" w:cs="Arial"/>
                <w:color w:val="FF0000"/>
                <w:lang w:val="en-US"/>
              </w:rPr>
            </w:pPr>
          </w:p>
        </w:tc>
      </w:tr>
      <w:tr w:rsidR="00A32D22" w:rsidRPr="000472D1" w14:paraId="725D670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9A44667" w14:textId="77777777"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6E2DAE7D"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98BEB3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37CC90DA"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3DDDC12E"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F48CE36"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271BD8EB" w14:textId="77777777" w:rsidR="00A32D22" w:rsidRPr="00107C20" w:rsidRDefault="00A32D22" w:rsidP="00E02ED2">
            <w:pPr>
              <w:spacing w:after="0"/>
              <w:rPr>
                <w:rFonts w:ascii="Arial" w:hAnsi="Arial" w:cs="Arial"/>
                <w:lang w:val="en-US"/>
              </w:rPr>
            </w:pPr>
          </w:p>
        </w:tc>
      </w:tr>
      <w:tr w:rsidR="00A32D22" w:rsidRPr="000472D1" w14:paraId="16D757EB" w14:textId="77777777" w:rsidTr="00E46F3D">
        <w:trPr>
          <w:cantSplit/>
        </w:trPr>
        <w:tc>
          <w:tcPr>
            <w:tcW w:w="817" w:type="dxa"/>
            <w:tcBorders>
              <w:top w:val="single" w:sz="4" w:space="0" w:color="auto"/>
              <w:left w:val="single" w:sz="18" w:space="0" w:color="auto"/>
              <w:bottom w:val="nil"/>
            </w:tcBorders>
            <w:shd w:val="clear" w:color="auto" w:fill="auto"/>
          </w:tcPr>
          <w:p w14:paraId="0446E944"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2F6F8848"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64CBFC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0B3414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7DD1710"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7CAB6D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6D4A554" w14:textId="77777777" w:rsidR="00A32D22" w:rsidRPr="00107C20" w:rsidRDefault="00A32D22" w:rsidP="00E02ED2">
            <w:pPr>
              <w:spacing w:after="0"/>
              <w:rPr>
                <w:rFonts w:ascii="Arial" w:hAnsi="Arial" w:cs="Arial"/>
                <w:lang w:val="en-US"/>
              </w:rPr>
            </w:pPr>
          </w:p>
        </w:tc>
      </w:tr>
      <w:tr w:rsidR="00A32D22" w:rsidRPr="000472D1" w14:paraId="761BAB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E548206"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14:paraId="6B0D0E1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14:paraId="6EE2C0D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0C66A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CABBDB"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959A5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44E2CDA" w14:textId="77777777" w:rsidR="00A32D22" w:rsidRPr="00107C20" w:rsidRDefault="00A32D22" w:rsidP="00E02ED2">
            <w:pPr>
              <w:spacing w:after="0"/>
              <w:rPr>
                <w:rFonts w:ascii="Arial" w:hAnsi="Arial" w:cs="Arial"/>
                <w:color w:val="FF0000"/>
                <w:lang w:val="en-US"/>
              </w:rPr>
            </w:pPr>
          </w:p>
        </w:tc>
      </w:tr>
      <w:tr w:rsidR="00B413CC" w:rsidRPr="00B413CC" w14:paraId="4941868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7E9F6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AB58EAD"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22F6A67" w14:textId="77777777" w:rsidR="00B413CC" w:rsidRPr="00B413CC" w:rsidRDefault="002517D5" w:rsidP="00B413CC">
            <w:pPr>
              <w:spacing w:after="0"/>
              <w:rPr>
                <w:rFonts w:ascii="Arial" w:hAnsi="Arial" w:cs="Arial"/>
                <w:color w:val="000000"/>
                <w:sz w:val="14"/>
                <w:szCs w:val="14"/>
                <w:lang w:val="en-US"/>
              </w:rPr>
            </w:pPr>
            <w:hyperlink r:id="rId116" w:history="1">
              <w:r w:rsidR="00B413CC" w:rsidRPr="00B413CC">
                <w:rPr>
                  <w:rStyle w:val="Lienhypertexte"/>
                  <w:rFonts w:ascii="Arial" w:hAnsi="Arial" w:cs="Arial"/>
                  <w:sz w:val="14"/>
                  <w:szCs w:val="14"/>
                  <w:lang w:val="en-US"/>
                </w:rPr>
                <w:t>CP-211064</w:t>
              </w:r>
            </w:hyperlink>
          </w:p>
        </w:tc>
        <w:tc>
          <w:tcPr>
            <w:tcW w:w="2842" w:type="dxa"/>
            <w:tcBorders>
              <w:top w:val="single" w:sz="4" w:space="0" w:color="auto"/>
              <w:left w:val="single" w:sz="4" w:space="0" w:color="auto"/>
              <w:bottom w:val="nil"/>
              <w:right w:val="single" w:sz="4" w:space="0" w:color="auto"/>
            </w:tcBorders>
            <w:shd w:val="clear" w:color="auto" w:fill="FFFF00"/>
          </w:tcPr>
          <w:p w14:paraId="1011A61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14:paraId="101DB4C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5EADB3E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48DC5F51"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6AA34CC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1D3F782"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BCB351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DC02E08"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B2ED29"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B40E1EF"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2875D4"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23D0987" w14:textId="77777777" w:rsidR="005B02BF" w:rsidRPr="00107C20" w:rsidRDefault="005B02BF">
            <w:pPr>
              <w:spacing w:after="0"/>
              <w:rPr>
                <w:rFonts w:ascii="Arial" w:hAnsi="Arial" w:cs="Arial"/>
                <w:lang w:val="en-US"/>
              </w:rPr>
            </w:pPr>
          </w:p>
        </w:tc>
      </w:tr>
      <w:tr w:rsidR="00A32D22" w:rsidRPr="000472D1" w14:paraId="48ADE50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5C4FB6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14:paraId="40ED967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14:paraId="75B1B987"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2764A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84C669C"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609144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5C1567" w14:textId="77777777" w:rsidR="00A32D22" w:rsidRPr="00107C20" w:rsidRDefault="00A32D22" w:rsidP="00E02ED2">
            <w:pPr>
              <w:spacing w:after="0"/>
              <w:rPr>
                <w:rFonts w:ascii="Arial" w:hAnsi="Arial" w:cs="Arial"/>
                <w:color w:val="FF0000"/>
                <w:lang w:val="en-US"/>
              </w:rPr>
            </w:pPr>
          </w:p>
        </w:tc>
      </w:tr>
      <w:tr w:rsidR="005B02BF" w:rsidRPr="005E5867" w14:paraId="269DF21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3780B3"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6514059"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61E70B2"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38D638C0"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D4C00A9"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7C1FDE1"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8357A34" w14:textId="77777777" w:rsidR="005B02BF" w:rsidRPr="00107C20" w:rsidRDefault="005B02BF" w:rsidP="005E5867">
            <w:pPr>
              <w:spacing w:after="0"/>
              <w:rPr>
                <w:rFonts w:ascii="Arial" w:hAnsi="Arial" w:cs="Arial"/>
                <w:lang w:val="en-US"/>
              </w:rPr>
            </w:pPr>
          </w:p>
        </w:tc>
      </w:tr>
      <w:tr w:rsidR="00A32D22" w:rsidRPr="000472D1" w14:paraId="0514109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45CFDA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14:paraId="4E7AAF7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14:paraId="53AAB8A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77BD17D"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4207FE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886EF"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BD3E83" w14:textId="77777777" w:rsidR="00A32D22" w:rsidRPr="00107C20" w:rsidRDefault="00A32D22" w:rsidP="00E02ED2">
            <w:pPr>
              <w:spacing w:after="0"/>
              <w:rPr>
                <w:rFonts w:ascii="Arial" w:hAnsi="Arial" w:cs="Arial"/>
                <w:lang w:val="en-US"/>
              </w:rPr>
            </w:pPr>
          </w:p>
        </w:tc>
      </w:tr>
      <w:tr w:rsidR="00B413CC" w:rsidRPr="00B413CC" w14:paraId="3BDB59F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CC508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39702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0907BC9" w14:textId="77777777" w:rsidR="00B413CC" w:rsidRPr="00B413CC" w:rsidRDefault="002517D5" w:rsidP="00B413CC">
            <w:pPr>
              <w:spacing w:after="0"/>
              <w:rPr>
                <w:rFonts w:ascii="Arial" w:hAnsi="Arial" w:cs="Arial"/>
                <w:color w:val="000000"/>
                <w:sz w:val="14"/>
                <w:szCs w:val="14"/>
                <w:lang w:val="en-US"/>
              </w:rPr>
            </w:pPr>
            <w:hyperlink r:id="rId117" w:history="1">
              <w:r w:rsidR="00B413CC" w:rsidRPr="00B413CC">
                <w:rPr>
                  <w:rStyle w:val="Lienhypertexte"/>
                  <w:rFonts w:ascii="Arial" w:hAnsi="Arial" w:cs="Arial"/>
                  <w:sz w:val="14"/>
                  <w:szCs w:val="14"/>
                  <w:lang w:val="en-US"/>
                </w:rPr>
                <w:t>CP-211065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1E98BE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A944D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3C286DA"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8BC537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5384C22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165E98"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A37EA9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EDED1"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26FAD4"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715714"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267FB9"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FE8D70" w14:textId="77777777" w:rsidR="005B02BF" w:rsidRPr="00107C20" w:rsidRDefault="005B02BF" w:rsidP="00BB02FE">
            <w:pPr>
              <w:spacing w:after="0"/>
              <w:rPr>
                <w:rFonts w:ascii="Arial" w:hAnsi="Arial" w:cs="Arial"/>
                <w:lang w:val="en-US"/>
              </w:rPr>
            </w:pPr>
          </w:p>
        </w:tc>
      </w:tr>
      <w:tr w:rsidR="00A32D22" w:rsidRPr="000472D1" w14:paraId="75BD6E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718278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14:paraId="64B25BE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14:paraId="297DC88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981A6D2"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9BBB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D2B411"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52DB8D" w14:textId="77777777" w:rsidR="00A32D22" w:rsidRPr="00107C20" w:rsidRDefault="00A32D22" w:rsidP="00E02ED2">
            <w:pPr>
              <w:spacing w:after="0"/>
              <w:rPr>
                <w:rFonts w:ascii="Arial" w:hAnsi="Arial" w:cs="Arial"/>
                <w:lang w:val="en-US"/>
              </w:rPr>
            </w:pPr>
          </w:p>
        </w:tc>
      </w:tr>
      <w:tr w:rsidR="005B02BF" w:rsidRPr="005E5867" w14:paraId="199BD2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55C84C"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F20705"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040497"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30CA0D"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C45395"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DC71C2D"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90A1CB" w14:textId="77777777" w:rsidR="005B02BF" w:rsidRPr="00107C20" w:rsidRDefault="005B02BF" w:rsidP="00790728">
            <w:pPr>
              <w:spacing w:after="0"/>
              <w:rPr>
                <w:rFonts w:ascii="Arial" w:hAnsi="Arial" w:cs="Arial"/>
                <w:lang w:val="en-US"/>
              </w:rPr>
            </w:pPr>
          </w:p>
        </w:tc>
      </w:tr>
      <w:tr w:rsidR="005B02BF" w:rsidRPr="005E5867" w14:paraId="3D52AED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E62AD3"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E05A356"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580D69"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072F96"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8B98168"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A64C8C"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D3618F" w14:textId="77777777" w:rsidR="005B02BF" w:rsidRPr="00107C20" w:rsidRDefault="005B02BF" w:rsidP="00790728">
            <w:pPr>
              <w:spacing w:after="0"/>
              <w:rPr>
                <w:rFonts w:ascii="Arial" w:hAnsi="Arial" w:cs="Arial"/>
                <w:lang w:val="en-US"/>
              </w:rPr>
            </w:pPr>
          </w:p>
        </w:tc>
      </w:tr>
      <w:tr w:rsidR="00A32D22" w:rsidRPr="000472D1" w14:paraId="22CE0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09A28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14:paraId="14ABFE24"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14:paraId="2541654D"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D7F39E"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A9DA86"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31369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50959FD" w14:textId="77777777" w:rsidR="00A32D22" w:rsidRPr="00107C20" w:rsidRDefault="00A32D22" w:rsidP="002E4A86">
            <w:pPr>
              <w:spacing w:after="0"/>
              <w:rPr>
                <w:rFonts w:ascii="Arial" w:hAnsi="Arial" w:cs="Arial"/>
                <w:lang w:val="en-US"/>
              </w:rPr>
            </w:pPr>
          </w:p>
        </w:tc>
      </w:tr>
      <w:tr w:rsidR="005B02BF" w:rsidRPr="00C86D26" w14:paraId="08C9740B" w14:textId="77777777" w:rsidTr="00E46F3D">
        <w:trPr>
          <w:cantSplit/>
        </w:trPr>
        <w:tc>
          <w:tcPr>
            <w:tcW w:w="817" w:type="dxa"/>
            <w:tcBorders>
              <w:top w:val="nil"/>
              <w:left w:val="single" w:sz="18" w:space="0" w:color="auto"/>
              <w:bottom w:val="nil"/>
              <w:right w:val="single" w:sz="4" w:space="0" w:color="auto"/>
            </w:tcBorders>
            <w:shd w:val="clear" w:color="auto" w:fill="auto"/>
          </w:tcPr>
          <w:p w14:paraId="55A705CB" w14:textId="77777777"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14:paraId="03962C8B" w14:textId="77777777"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378446" w14:textId="77777777"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DA389C" w14:textId="77777777"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BAA7F1" w14:textId="77777777" w:rsidR="005B02BF" w:rsidRPr="00107C20" w:rsidRDefault="005B02BF" w:rsidP="00C86D26">
            <w:pPr>
              <w:spacing w:after="0"/>
              <w:rPr>
                <w:rFonts w:ascii="Arial" w:hAnsi="Arial" w:cs="Arial"/>
                <w:color w:val="000000"/>
                <w:lang w:val="en-US"/>
              </w:rPr>
            </w:pPr>
          </w:p>
        </w:tc>
        <w:tc>
          <w:tcPr>
            <w:tcW w:w="1162" w:type="dxa"/>
            <w:tcBorders>
              <w:top w:val="nil"/>
              <w:left w:val="single" w:sz="4" w:space="0" w:color="auto"/>
              <w:bottom w:val="nil"/>
              <w:right w:val="single" w:sz="4" w:space="0" w:color="auto"/>
            </w:tcBorders>
            <w:shd w:val="clear" w:color="auto" w:fill="auto"/>
          </w:tcPr>
          <w:p w14:paraId="34C9985A" w14:textId="77777777"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14:paraId="34E67955" w14:textId="77777777" w:rsidR="005B02BF" w:rsidRPr="00107C20" w:rsidRDefault="005B02BF" w:rsidP="00C86D26">
            <w:pPr>
              <w:spacing w:after="0"/>
              <w:rPr>
                <w:rFonts w:ascii="Arial" w:hAnsi="Arial" w:cs="Arial"/>
                <w:lang w:val="en-US"/>
              </w:rPr>
            </w:pPr>
          </w:p>
        </w:tc>
      </w:tr>
      <w:tr w:rsidR="00A32D22" w:rsidRPr="000472D1" w14:paraId="4AFB3B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758C6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14:paraId="3F9762E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14:paraId="2DB9B61F"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8C8F50"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62D7EA"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201FC6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3CF7CC" w14:textId="77777777" w:rsidR="00A32D22" w:rsidRPr="00107C20" w:rsidRDefault="00A32D22" w:rsidP="002E4A86">
            <w:pPr>
              <w:spacing w:after="0"/>
              <w:rPr>
                <w:rFonts w:ascii="Arial" w:hAnsi="Arial" w:cs="Arial"/>
                <w:lang w:val="en-US"/>
              </w:rPr>
            </w:pPr>
          </w:p>
        </w:tc>
      </w:tr>
      <w:tr w:rsidR="005B02BF" w:rsidRPr="005E5867" w14:paraId="30ECF3E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4675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CE433C"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F63694"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8A72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525A4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5DB25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9003C1" w14:textId="77777777" w:rsidR="005B02BF" w:rsidRPr="00107C20" w:rsidRDefault="005B02BF" w:rsidP="007D7ED2">
            <w:pPr>
              <w:spacing w:after="0"/>
              <w:rPr>
                <w:rFonts w:ascii="Arial" w:hAnsi="Arial" w:cs="Arial"/>
                <w:lang w:val="en-US"/>
              </w:rPr>
            </w:pPr>
          </w:p>
        </w:tc>
      </w:tr>
      <w:tr w:rsidR="00A32D22" w:rsidRPr="000472D1" w14:paraId="545DF4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D54E6D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14:paraId="0D279EDE"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14:paraId="4406744E"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A89D04"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D9C83A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872CE3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75F0C0C" w14:textId="77777777" w:rsidR="00A32D22" w:rsidRPr="00107C20" w:rsidRDefault="00A32D22" w:rsidP="002E4A86">
            <w:pPr>
              <w:spacing w:after="0"/>
              <w:rPr>
                <w:rFonts w:ascii="Arial" w:hAnsi="Arial" w:cs="Arial"/>
                <w:lang w:val="en-US"/>
              </w:rPr>
            </w:pPr>
          </w:p>
        </w:tc>
      </w:tr>
      <w:tr w:rsidR="005B02BF" w:rsidRPr="005E5867" w14:paraId="67854C5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8A6717"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A1B745"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0AAB5"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1B705"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F72FC7"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F0D3E2"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8934" w14:textId="77777777" w:rsidR="005B02BF" w:rsidRPr="00107C20" w:rsidRDefault="005B02BF" w:rsidP="007D7ED2">
            <w:pPr>
              <w:spacing w:after="0"/>
              <w:rPr>
                <w:rFonts w:ascii="Arial" w:hAnsi="Arial" w:cs="Arial"/>
                <w:lang w:val="en-US"/>
              </w:rPr>
            </w:pPr>
          </w:p>
        </w:tc>
      </w:tr>
      <w:tr w:rsidR="00A32D22" w:rsidRPr="000472D1" w14:paraId="7B516D2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CF2F4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14:paraId="4A567A8F"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14:paraId="72A894D7"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62F497"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4E21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6F5F2A"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AA29C42" w14:textId="77777777" w:rsidR="00A32D22" w:rsidRPr="00107C20" w:rsidRDefault="00A32D22" w:rsidP="002E4A86">
            <w:pPr>
              <w:spacing w:after="0"/>
              <w:rPr>
                <w:rFonts w:ascii="Arial" w:hAnsi="Arial" w:cs="Arial"/>
                <w:lang w:val="en-US"/>
              </w:rPr>
            </w:pPr>
          </w:p>
        </w:tc>
      </w:tr>
      <w:tr w:rsidR="00B413CC" w:rsidRPr="00B413CC" w14:paraId="589D70F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D6A2C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2F8C2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1F8DC0" w14:textId="77777777" w:rsidR="00B413CC" w:rsidRPr="00B413CC" w:rsidRDefault="002517D5" w:rsidP="00B413CC">
            <w:pPr>
              <w:spacing w:after="0"/>
              <w:rPr>
                <w:rFonts w:ascii="Arial" w:hAnsi="Arial" w:cs="Arial"/>
                <w:color w:val="000000"/>
                <w:sz w:val="14"/>
                <w:szCs w:val="14"/>
                <w:lang w:val="en-US"/>
              </w:rPr>
            </w:pPr>
            <w:hyperlink r:id="rId118" w:history="1">
              <w:r w:rsidR="00B413CC" w:rsidRPr="00B413CC">
                <w:rPr>
                  <w:rStyle w:val="Lienhypertexte"/>
                  <w:rFonts w:ascii="Arial" w:hAnsi="Arial" w:cs="Arial"/>
                  <w:sz w:val="14"/>
                  <w:szCs w:val="14"/>
                  <w:lang w:val="en-US"/>
                </w:rPr>
                <w:t>CP-211235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28DEEB1"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A0AE48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EEDDBE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61AAE4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6E7AC8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3F8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14:paraId="526972C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14:paraId="3264FE28"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771168"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3AA8E"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212F962"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F5D861" w14:textId="77777777" w:rsidR="00A32D22" w:rsidRPr="00107C20" w:rsidRDefault="00A32D22" w:rsidP="002E4A86">
            <w:pPr>
              <w:spacing w:after="0"/>
              <w:rPr>
                <w:rFonts w:ascii="Arial" w:hAnsi="Arial" w:cs="Arial"/>
                <w:lang w:val="en-US"/>
              </w:rPr>
            </w:pPr>
          </w:p>
        </w:tc>
      </w:tr>
      <w:tr w:rsidR="00B413CC" w:rsidRPr="00B413CC" w14:paraId="41F28AA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67B72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E9CD1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46E1D04" w14:textId="77777777" w:rsidR="00B413CC" w:rsidRPr="00B413CC" w:rsidRDefault="002517D5" w:rsidP="00B413CC">
            <w:pPr>
              <w:spacing w:after="0"/>
              <w:rPr>
                <w:rFonts w:ascii="Arial" w:hAnsi="Arial" w:cs="Arial"/>
                <w:color w:val="000000"/>
                <w:sz w:val="14"/>
                <w:szCs w:val="14"/>
                <w:lang w:val="en-US"/>
              </w:rPr>
            </w:pPr>
            <w:hyperlink r:id="rId119" w:history="1">
              <w:r w:rsidR="00B413CC" w:rsidRPr="00B413CC">
                <w:rPr>
                  <w:rStyle w:val="Lienhypertexte"/>
                  <w:rFonts w:ascii="Arial" w:hAnsi="Arial" w:cs="Arial"/>
                  <w:sz w:val="14"/>
                  <w:szCs w:val="14"/>
                  <w:lang w:val="en-US"/>
                </w:rPr>
                <w:t>CP-211077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F5BC945"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F4512FD"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7F65339"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FE366F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2AB3707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0BD9F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14:paraId="558F72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14:paraId="7B2403EC"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FB76B46"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B1D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BCEF12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D066DE9" w14:textId="77777777" w:rsidR="00A32D22" w:rsidRPr="00107C20" w:rsidRDefault="00A32D22" w:rsidP="002E4A86">
            <w:pPr>
              <w:spacing w:after="0"/>
              <w:rPr>
                <w:rFonts w:ascii="Arial" w:hAnsi="Arial" w:cs="Arial"/>
                <w:lang w:val="en-US"/>
              </w:rPr>
            </w:pPr>
          </w:p>
        </w:tc>
      </w:tr>
      <w:tr w:rsidR="005B02BF" w:rsidRPr="005E5867" w14:paraId="419171D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6F00"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C82592"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563252"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D55D5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B901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6831A3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90BC37" w14:textId="77777777" w:rsidR="005B02BF" w:rsidRPr="00107C20" w:rsidRDefault="005B02BF" w:rsidP="007D7ED2">
            <w:pPr>
              <w:spacing w:after="0"/>
              <w:rPr>
                <w:rFonts w:ascii="Arial" w:hAnsi="Arial" w:cs="Arial"/>
                <w:lang w:val="en-US"/>
              </w:rPr>
            </w:pPr>
          </w:p>
        </w:tc>
      </w:tr>
      <w:tr w:rsidR="005B02BF" w:rsidRPr="005E5867" w14:paraId="5AB6B14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8C8E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D1100D"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61A867"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863D8E"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F424A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2F4A7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47FCB6" w14:textId="77777777" w:rsidR="005B02BF" w:rsidRPr="00107C20" w:rsidRDefault="005B02BF" w:rsidP="007D7ED2">
            <w:pPr>
              <w:spacing w:after="0"/>
              <w:rPr>
                <w:rFonts w:ascii="Arial" w:hAnsi="Arial" w:cs="Arial"/>
                <w:lang w:val="en-US"/>
              </w:rPr>
            </w:pPr>
          </w:p>
        </w:tc>
      </w:tr>
      <w:tr w:rsidR="00A32D22" w:rsidRPr="000472D1" w14:paraId="555A20E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BBBEA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14:paraId="168D8F38"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14:paraId="4FBC1190" w14:textId="77777777"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CFAA051" w14:textId="77777777"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E54FEB" w14:textId="77777777" w:rsidR="00A32D22" w:rsidRPr="00107C20" w:rsidRDefault="00A32D22" w:rsidP="0019684A">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37B407" w14:textId="77777777"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902393A" w14:textId="77777777" w:rsidR="00A32D22" w:rsidRPr="00107C20" w:rsidRDefault="00A32D22" w:rsidP="0019684A">
            <w:pPr>
              <w:spacing w:after="0"/>
              <w:rPr>
                <w:rFonts w:ascii="Arial" w:hAnsi="Arial" w:cs="Arial"/>
                <w:lang w:val="en-US"/>
              </w:rPr>
            </w:pPr>
          </w:p>
        </w:tc>
      </w:tr>
      <w:tr w:rsidR="00B413CC" w:rsidRPr="00B413CC" w14:paraId="12E5309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AC94D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D7811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67FCF48" w14:textId="77777777" w:rsidR="00B413CC" w:rsidRPr="00B413CC" w:rsidRDefault="002517D5" w:rsidP="00B413CC">
            <w:pPr>
              <w:spacing w:after="0"/>
              <w:rPr>
                <w:rFonts w:ascii="Arial" w:hAnsi="Arial" w:cs="Arial"/>
                <w:color w:val="000000"/>
                <w:sz w:val="14"/>
                <w:szCs w:val="14"/>
                <w:lang w:val="en-US"/>
              </w:rPr>
            </w:pPr>
            <w:hyperlink r:id="rId120" w:history="1">
              <w:r w:rsidR="00B413CC" w:rsidRPr="00B413CC">
                <w:rPr>
                  <w:rStyle w:val="Lienhypertexte"/>
                  <w:rFonts w:ascii="Arial" w:hAnsi="Arial" w:cs="Arial"/>
                  <w:sz w:val="14"/>
                  <w:szCs w:val="14"/>
                  <w:lang w:val="en-US"/>
                </w:rPr>
                <w:t>CP-211061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3FD00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1C725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5B2642"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CD783B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7497BCC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84F4C7"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14:paraId="70AF68C8"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1453AF7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14:paraId="697FA7AC"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504ED8"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ED9ABF"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65668E8"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C0345C1" w14:textId="77777777" w:rsidR="00A32D22" w:rsidRPr="00107C20" w:rsidRDefault="00A32D22" w:rsidP="00884042">
            <w:pPr>
              <w:spacing w:after="0"/>
              <w:rPr>
                <w:rFonts w:ascii="Arial" w:hAnsi="Arial" w:cs="Arial"/>
                <w:lang w:val="en-US"/>
              </w:rPr>
            </w:pPr>
          </w:p>
        </w:tc>
      </w:tr>
      <w:tr w:rsidR="005B02BF" w:rsidRPr="005E5867" w14:paraId="32908F7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32ED7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CC1AAF"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28978B"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4AA5E3"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CAA8A5"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B477BD"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627789" w14:textId="77777777" w:rsidR="005B02BF" w:rsidRPr="00107C20" w:rsidRDefault="005B02BF" w:rsidP="007D7ED2">
            <w:pPr>
              <w:spacing w:after="0"/>
              <w:rPr>
                <w:rFonts w:ascii="Arial" w:hAnsi="Arial" w:cs="Arial"/>
                <w:lang w:val="en-US"/>
              </w:rPr>
            </w:pPr>
          </w:p>
        </w:tc>
      </w:tr>
      <w:tr w:rsidR="00A32D22" w:rsidRPr="000472D1" w14:paraId="2795D4B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EDDD4F9" w14:textId="77777777" w:rsidR="00A32D22" w:rsidRPr="00107C20" w:rsidRDefault="00A32D22">
            <w:pPr>
              <w:spacing w:after="0"/>
              <w:rPr>
                <w:rFonts w:ascii="Arial" w:hAnsi="Arial" w:cs="Arial"/>
                <w:b/>
                <w:bCs/>
                <w:lang w:val="en-US"/>
              </w:rPr>
            </w:pPr>
            <w:r w:rsidRPr="00107C20">
              <w:rPr>
                <w:rFonts w:ascii="Arial" w:hAnsi="Arial" w:cs="Arial"/>
                <w:b/>
                <w:bCs/>
                <w:lang w:val="en-US"/>
              </w:rPr>
              <w:lastRenderedPageBreak/>
              <w:t>16.47</w:t>
            </w:r>
          </w:p>
        </w:tc>
        <w:tc>
          <w:tcPr>
            <w:tcW w:w="2407" w:type="dxa"/>
            <w:tcBorders>
              <w:top w:val="single" w:sz="4" w:space="0" w:color="auto"/>
              <w:bottom w:val="single" w:sz="4" w:space="0" w:color="auto"/>
            </w:tcBorders>
            <w:shd w:val="clear" w:color="auto" w:fill="FDE9D9" w:themeFill="accent6" w:themeFillTint="33"/>
          </w:tcPr>
          <w:p w14:paraId="4F404C7E"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70C3574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14:paraId="10F9743A"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CEC98BB"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AC1899"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38772F"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40F223" w14:textId="77777777" w:rsidR="00A32D22" w:rsidRPr="00107C20" w:rsidRDefault="00A32D22" w:rsidP="00884042">
            <w:pPr>
              <w:spacing w:after="0"/>
              <w:rPr>
                <w:rFonts w:ascii="Arial" w:hAnsi="Arial" w:cs="Arial"/>
                <w:lang w:val="en-US"/>
              </w:rPr>
            </w:pPr>
          </w:p>
        </w:tc>
      </w:tr>
      <w:tr w:rsidR="005B02BF" w:rsidRPr="005E5867" w14:paraId="3CD2D37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0DA268"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1C3F48"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47C48"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10A8C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28A7B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9B74996"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8ED01D" w14:textId="77777777" w:rsidR="005B02BF" w:rsidRPr="00107C20" w:rsidRDefault="005B02BF" w:rsidP="007D7ED2">
            <w:pPr>
              <w:spacing w:after="0"/>
              <w:rPr>
                <w:rFonts w:ascii="Arial" w:hAnsi="Arial" w:cs="Arial"/>
                <w:lang w:val="en-US"/>
              </w:rPr>
            </w:pPr>
          </w:p>
        </w:tc>
      </w:tr>
      <w:tr w:rsidR="00A32D22" w:rsidRPr="000472D1" w14:paraId="32D7495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071122"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14:paraId="4D293931"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14:paraId="4183DFBF"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B2B7F25"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EB9A9B3"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3B00A39"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851083" w14:textId="77777777" w:rsidR="00A32D22" w:rsidRPr="00107C20" w:rsidRDefault="00A32D22" w:rsidP="00884042">
            <w:pPr>
              <w:spacing w:after="0"/>
              <w:rPr>
                <w:rFonts w:ascii="Arial" w:hAnsi="Arial" w:cs="Arial"/>
                <w:lang w:val="en-US"/>
              </w:rPr>
            </w:pPr>
          </w:p>
        </w:tc>
      </w:tr>
      <w:tr w:rsidR="005B02BF" w:rsidRPr="005E5867" w14:paraId="61BD9C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825104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0ED674E"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A0DF11"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9A972B"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A6408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06A19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72AF59" w14:textId="77777777" w:rsidR="005B02BF" w:rsidRPr="00107C20" w:rsidRDefault="005B02BF" w:rsidP="007D7ED2">
            <w:pPr>
              <w:spacing w:after="0"/>
              <w:rPr>
                <w:rFonts w:ascii="Arial" w:hAnsi="Arial" w:cs="Arial"/>
                <w:lang w:val="en-US"/>
              </w:rPr>
            </w:pPr>
          </w:p>
        </w:tc>
      </w:tr>
      <w:tr w:rsidR="00A32D22" w:rsidRPr="000472D1" w14:paraId="161C736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2A0363"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14:paraId="60D0D6D6"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14:paraId="46CEC2D5" w14:textId="77777777"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5153F39" w14:textId="77777777"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271905" w14:textId="77777777" w:rsidR="00A32D22" w:rsidRPr="00107C20" w:rsidRDefault="00A32D22"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5F787D8" w14:textId="77777777"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2337B2" w14:textId="77777777" w:rsidR="00A32D22" w:rsidRPr="00107C20" w:rsidRDefault="00A32D22" w:rsidP="002A3262">
            <w:pPr>
              <w:spacing w:after="0"/>
              <w:rPr>
                <w:rFonts w:ascii="Arial" w:hAnsi="Arial" w:cs="Arial"/>
                <w:lang w:val="en-US"/>
              </w:rPr>
            </w:pPr>
          </w:p>
        </w:tc>
      </w:tr>
      <w:tr w:rsidR="00A32D22" w:rsidRPr="000472D1" w14:paraId="23DD4C90" w14:textId="77777777" w:rsidTr="00367482">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849BD9" w14:textId="3154EE8B" w:rsidR="00A32D22" w:rsidRPr="00107C20" w:rsidRDefault="00850FFF" w:rsidP="002A3262">
            <w:pPr>
              <w:spacing w:after="0"/>
              <w:rPr>
                <w:rFonts w:ascii="Arial" w:hAnsi="Arial" w:cs="Arial"/>
                <w:b/>
                <w:bCs/>
                <w:lang w:val="en-US"/>
              </w:rPr>
            </w:pPr>
            <w:r w:rsidRPr="00850FF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5BB4B6" w14:textId="2250290F" w:rsidR="00A32D22" w:rsidRPr="00107C20" w:rsidRDefault="00850FFF" w:rsidP="002A3262">
            <w:pPr>
              <w:spacing w:after="0"/>
              <w:rPr>
                <w:rFonts w:ascii="Arial" w:eastAsia="MS Mincho" w:hAnsi="Arial" w:cs="Arial"/>
                <w:b/>
              </w:rPr>
            </w:pPr>
            <w:r w:rsidRPr="00850FF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730A4FF" w14:textId="7843E0C3" w:rsidR="00A32D22" w:rsidRPr="00107C20" w:rsidRDefault="00850FFF" w:rsidP="002A3262">
            <w:pPr>
              <w:spacing w:after="0"/>
              <w:rPr>
                <w:rFonts w:ascii="Arial" w:eastAsia="MS Mincho" w:hAnsi="Arial" w:cs="Arial"/>
                <w:sz w:val="14"/>
                <w:szCs w:val="14"/>
              </w:rPr>
            </w:pPr>
            <w:hyperlink r:id="rId121" w:history="1">
              <w:r w:rsidRPr="00850FFF">
                <w:rPr>
                  <w:rStyle w:val="Lienhypertexte"/>
                  <w:rFonts w:ascii="Arial" w:eastAsia="MS Mincho" w:hAnsi="Arial" w:cs="Arial"/>
                  <w:sz w:val="14"/>
                  <w:szCs w:val="14"/>
                </w:rPr>
                <w:t>CP-211309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036C6A4" w14:textId="5F12A182" w:rsidR="00A32D22" w:rsidRPr="00367482" w:rsidRDefault="00850FFF" w:rsidP="002A3262">
            <w:pPr>
              <w:spacing w:after="0"/>
              <w:rPr>
                <w:rFonts w:ascii="Arial" w:eastAsia="MS Mincho" w:hAnsi="Arial"/>
                <w:lang w:val="fr-FR"/>
              </w:rPr>
            </w:pPr>
            <w:r w:rsidRPr="00850FFF">
              <w:rPr>
                <w:rFonts w:ascii="Arial" w:eastAsia="MS Mincho" w:hAnsi="Arial" w:cs="Arial"/>
                <w:lang w:val="fr-FR"/>
              </w:rPr>
              <w:t>TR 21.916 v.2.0.0 on Rel-16 description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06F7305" w14:textId="68CADE0D" w:rsidR="00A32D22" w:rsidRPr="00107C20" w:rsidRDefault="00850FFF" w:rsidP="002A3262">
            <w:pPr>
              <w:spacing w:after="0"/>
              <w:rPr>
                <w:rFonts w:ascii="Arial" w:eastAsia="MS Mincho" w:hAnsi="Arial" w:cs="Arial"/>
              </w:rPr>
            </w:pPr>
            <w:r w:rsidRPr="00850FFF">
              <w:rPr>
                <w:rFonts w:ascii="Arial" w:eastAsia="MS Mincho" w:hAnsi="Arial" w:cs="Arial"/>
              </w:rPr>
              <w:t>ETSI 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E9C60CF" w14:textId="49B59328" w:rsidR="00A32D22" w:rsidRPr="00107C20" w:rsidRDefault="00850FFF" w:rsidP="002A3262">
            <w:pPr>
              <w:spacing w:after="0"/>
              <w:rPr>
                <w:rFonts w:ascii="Arial" w:hAnsi="Arial" w:cs="Arial"/>
                <w:color w:val="000000"/>
                <w:lang w:val="en-US"/>
              </w:rPr>
            </w:pPr>
            <w:r w:rsidRPr="00850FF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03A9E72" w14:textId="55DB37BA" w:rsidR="00A32D22" w:rsidRPr="00107C20" w:rsidRDefault="00850FFF" w:rsidP="002A3262">
            <w:pPr>
              <w:spacing w:after="0"/>
              <w:rPr>
                <w:rFonts w:ascii="Arial" w:hAnsi="Arial" w:cs="Arial"/>
                <w:lang w:val="en-US"/>
              </w:rPr>
            </w:pPr>
            <w:r w:rsidRPr="00850FFF">
              <w:rPr>
                <w:rFonts w:ascii="Arial" w:hAnsi="Arial" w:cs="Arial"/>
                <w:lang w:val="en-US"/>
              </w:rPr>
              <w:t> </w:t>
            </w:r>
          </w:p>
        </w:tc>
      </w:tr>
      <w:tr w:rsidR="0014249A" w:rsidRPr="000472D1" w14:paraId="7D135CA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CEFF49"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F247E9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14:paraId="4619566C"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51558D5" w14:textId="77777777"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2EFDB6ED"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65F69E1"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256DB707" w14:textId="77777777" w:rsidR="0014249A" w:rsidRPr="00107C20" w:rsidRDefault="0014249A" w:rsidP="0002404A">
            <w:pPr>
              <w:spacing w:after="0"/>
              <w:rPr>
                <w:rFonts w:ascii="Arial" w:hAnsi="Arial" w:cs="Arial"/>
                <w:lang w:val="en-US"/>
              </w:rPr>
            </w:pPr>
          </w:p>
        </w:tc>
      </w:tr>
      <w:tr w:rsidR="000D5DE9" w:rsidRPr="000472D1" w14:paraId="75AEC9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AD6A66B"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14:paraId="47BB4DC8"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14:paraId="77A3D5AF"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498738" w14:textId="77777777"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6D557D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98C867"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4CC859"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7D8FF6A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6BDB64" w14:textId="77777777"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CC7341" w14:textId="77777777"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E5BFA" w14:textId="77777777"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CB7E15" w14:textId="77777777"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B0B390" w14:textId="77777777" w:rsidR="000D5DE9" w:rsidRPr="00107C20" w:rsidRDefault="000D5DE9" w:rsidP="000D5DE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E55D2C"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34543A" w14:textId="77777777" w:rsidR="000D5DE9" w:rsidRPr="00107C20" w:rsidRDefault="000D5DE9" w:rsidP="000D5DE9">
            <w:pPr>
              <w:spacing w:after="0"/>
              <w:rPr>
                <w:rFonts w:ascii="Arial" w:hAnsi="Arial" w:cs="Arial"/>
                <w:lang w:val="en-US"/>
              </w:rPr>
            </w:pPr>
          </w:p>
        </w:tc>
      </w:tr>
      <w:tr w:rsidR="000D5DE9" w:rsidRPr="000472D1" w14:paraId="78D066C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6F57C39"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62AB4263"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5F1ECC32"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8C7A26"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36D16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0D49B2"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D0F83E" w14:textId="77777777" w:rsidR="000D5DE9" w:rsidRPr="00107C20" w:rsidRDefault="000D5DE9" w:rsidP="000D5DE9">
            <w:pPr>
              <w:spacing w:after="0"/>
              <w:rPr>
                <w:rFonts w:ascii="Arial" w:hAnsi="Arial" w:cs="Arial"/>
                <w:color w:val="FF0000"/>
                <w:lang w:val="en-US"/>
              </w:rPr>
            </w:pPr>
          </w:p>
        </w:tc>
      </w:tr>
      <w:tr w:rsidR="00CB4BA7" w:rsidRPr="00CB4BA7" w14:paraId="4732F47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E03845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7F898F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710AE05" w14:textId="77777777" w:rsidR="00CB4BA7" w:rsidRPr="00CB4BA7" w:rsidRDefault="002517D5" w:rsidP="00CB4BA7">
            <w:pPr>
              <w:spacing w:after="0"/>
              <w:rPr>
                <w:rFonts w:ascii="Arial" w:hAnsi="Arial" w:cs="Arial"/>
                <w:color w:val="000000"/>
                <w:sz w:val="14"/>
                <w:szCs w:val="14"/>
                <w:lang w:val="en-US"/>
              </w:rPr>
            </w:pPr>
            <w:hyperlink r:id="rId122" w:history="1">
              <w:r w:rsidR="00CB4BA7" w:rsidRPr="00CB4BA7">
                <w:rPr>
                  <w:rStyle w:val="Lienhypertexte"/>
                  <w:rFonts w:ascii="Arial" w:hAnsi="Arial" w:cs="Arial"/>
                  <w:sz w:val="14"/>
                  <w:szCs w:val="14"/>
                  <w:lang w:val="en-US"/>
                </w:rPr>
                <w:t>CP-211089</w:t>
              </w:r>
            </w:hyperlink>
          </w:p>
        </w:tc>
        <w:tc>
          <w:tcPr>
            <w:tcW w:w="2842" w:type="dxa"/>
            <w:tcBorders>
              <w:top w:val="single" w:sz="4" w:space="0" w:color="auto"/>
              <w:left w:val="single" w:sz="4" w:space="0" w:color="auto"/>
              <w:bottom w:val="nil"/>
              <w:right w:val="single" w:sz="4" w:space="0" w:color="auto"/>
            </w:tcBorders>
            <w:shd w:val="clear" w:color="auto" w:fill="FFFF00"/>
          </w:tcPr>
          <w:p w14:paraId="15F0C671"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FFFF00"/>
          </w:tcPr>
          <w:p w14:paraId="50F9A19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13B9BF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7EA00F1"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D71B847"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8D96E0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85F7CA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23DF8A6" w14:textId="77777777" w:rsidR="00CB4BA7" w:rsidRPr="00CB4BA7" w:rsidRDefault="002517D5" w:rsidP="00CB4BA7">
            <w:pPr>
              <w:spacing w:after="0"/>
              <w:rPr>
                <w:rFonts w:ascii="Arial" w:hAnsi="Arial" w:cs="Arial"/>
                <w:color w:val="000000"/>
                <w:sz w:val="14"/>
                <w:szCs w:val="14"/>
                <w:lang w:val="en-US"/>
              </w:rPr>
            </w:pPr>
            <w:hyperlink r:id="rId123" w:history="1">
              <w:r w:rsidR="00CB4BA7" w:rsidRPr="00CB4BA7">
                <w:rPr>
                  <w:rStyle w:val="Lienhypertexte"/>
                  <w:rFonts w:ascii="Arial" w:hAnsi="Arial" w:cs="Arial"/>
                  <w:sz w:val="14"/>
                  <w:szCs w:val="14"/>
                  <w:lang w:val="en-US"/>
                </w:rPr>
                <w:t>CP-211093</w:t>
              </w:r>
            </w:hyperlink>
          </w:p>
        </w:tc>
        <w:tc>
          <w:tcPr>
            <w:tcW w:w="2842" w:type="dxa"/>
            <w:tcBorders>
              <w:top w:val="single" w:sz="4" w:space="0" w:color="auto"/>
              <w:left w:val="single" w:sz="4" w:space="0" w:color="auto"/>
              <w:bottom w:val="nil"/>
              <w:right w:val="single" w:sz="4" w:space="0" w:color="auto"/>
            </w:tcBorders>
            <w:shd w:val="clear" w:color="auto" w:fill="FFFF00"/>
          </w:tcPr>
          <w:p w14:paraId="3E78B3F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379C3B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7F992AF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3212FC9C"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3DAF973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B739D6"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328981"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1BD1EDA3" w14:textId="77777777" w:rsidR="00CB4BA7" w:rsidRPr="00CB4BA7" w:rsidRDefault="002517D5" w:rsidP="00CB4BA7">
            <w:pPr>
              <w:spacing w:after="0"/>
              <w:rPr>
                <w:rFonts w:ascii="Arial" w:hAnsi="Arial" w:cs="Arial"/>
                <w:color w:val="000000"/>
                <w:sz w:val="14"/>
                <w:szCs w:val="14"/>
                <w:lang w:val="en-US"/>
              </w:rPr>
            </w:pPr>
            <w:hyperlink r:id="rId124" w:history="1">
              <w:r w:rsidR="00CB4BA7" w:rsidRPr="00CB4BA7">
                <w:rPr>
                  <w:rStyle w:val="Lienhypertexte"/>
                  <w:rFonts w:ascii="Arial" w:hAnsi="Arial" w:cs="Arial"/>
                  <w:sz w:val="14"/>
                  <w:szCs w:val="14"/>
                  <w:lang w:val="en-US"/>
                </w:rPr>
                <w:t>CP-211111</w:t>
              </w:r>
            </w:hyperlink>
          </w:p>
        </w:tc>
        <w:tc>
          <w:tcPr>
            <w:tcW w:w="2842" w:type="dxa"/>
            <w:tcBorders>
              <w:top w:val="single" w:sz="4" w:space="0" w:color="auto"/>
              <w:left w:val="single" w:sz="4" w:space="0" w:color="auto"/>
              <w:bottom w:val="nil"/>
              <w:right w:val="single" w:sz="4" w:space="0" w:color="auto"/>
            </w:tcBorders>
            <w:shd w:val="clear" w:color="auto" w:fill="FFFF00"/>
          </w:tcPr>
          <w:p w14:paraId="5F963C89"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FFFF00"/>
          </w:tcPr>
          <w:p w14:paraId="219D480F"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29E23DB1"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7658BC3"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EB89FE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4494851"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680066"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2E43300" w14:textId="77777777" w:rsidR="00CB4BA7" w:rsidRPr="00CB4BA7" w:rsidRDefault="002517D5" w:rsidP="00CB4BA7">
            <w:pPr>
              <w:spacing w:after="0"/>
              <w:rPr>
                <w:rFonts w:ascii="Arial" w:hAnsi="Arial" w:cs="Arial"/>
                <w:color w:val="000000"/>
                <w:sz w:val="14"/>
                <w:szCs w:val="14"/>
                <w:lang w:val="en-US"/>
              </w:rPr>
            </w:pPr>
            <w:hyperlink r:id="rId125" w:history="1">
              <w:r w:rsidR="00CB4BA7" w:rsidRPr="00CB4BA7">
                <w:rPr>
                  <w:rStyle w:val="Lienhypertexte"/>
                  <w:rFonts w:ascii="Arial" w:hAnsi="Arial" w:cs="Arial"/>
                  <w:sz w:val="14"/>
                  <w:szCs w:val="14"/>
                  <w:lang w:val="en-US"/>
                </w:rPr>
                <w:t>CP-211116</w:t>
              </w:r>
            </w:hyperlink>
          </w:p>
        </w:tc>
        <w:tc>
          <w:tcPr>
            <w:tcW w:w="2842" w:type="dxa"/>
            <w:tcBorders>
              <w:top w:val="single" w:sz="4" w:space="0" w:color="auto"/>
              <w:left w:val="single" w:sz="4" w:space="0" w:color="auto"/>
              <w:bottom w:val="nil"/>
              <w:right w:val="single" w:sz="4" w:space="0" w:color="auto"/>
            </w:tcBorders>
            <w:shd w:val="clear" w:color="auto" w:fill="FFFF00"/>
          </w:tcPr>
          <w:p w14:paraId="6785810E"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FFFF00"/>
          </w:tcPr>
          <w:p w14:paraId="07B4F22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43BB2DA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ED3CEFC"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4E6EBE8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DAE1E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18CF8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DDE56DE" w14:textId="77777777" w:rsidR="00CB4BA7" w:rsidRPr="00CB4BA7" w:rsidRDefault="002517D5" w:rsidP="00CB4BA7">
            <w:pPr>
              <w:spacing w:after="0"/>
              <w:rPr>
                <w:rFonts w:ascii="Arial" w:hAnsi="Arial" w:cs="Arial"/>
                <w:color w:val="000000"/>
                <w:sz w:val="14"/>
                <w:szCs w:val="14"/>
                <w:lang w:val="en-US"/>
              </w:rPr>
            </w:pPr>
            <w:hyperlink r:id="rId126" w:history="1">
              <w:r w:rsidR="00CB4BA7" w:rsidRPr="00CB4BA7">
                <w:rPr>
                  <w:rStyle w:val="Lienhypertexte"/>
                  <w:rFonts w:ascii="Arial" w:hAnsi="Arial" w:cs="Arial"/>
                  <w:sz w:val="14"/>
                  <w:szCs w:val="14"/>
                  <w:lang w:val="en-US"/>
                </w:rPr>
                <w:t>CP-211117</w:t>
              </w:r>
            </w:hyperlink>
          </w:p>
        </w:tc>
        <w:tc>
          <w:tcPr>
            <w:tcW w:w="2842" w:type="dxa"/>
            <w:tcBorders>
              <w:top w:val="single" w:sz="4" w:space="0" w:color="auto"/>
              <w:left w:val="single" w:sz="4" w:space="0" w:color="auto"/>
              <w:bottom w:val="nil"/>
              <w:right w:val="single" w:sz="4" w:space="0" w:color="auto"/>
            </w:tcBorders>
            <w:shd w:val="clear" w:color="auto" w:fill="FFFF00"/>
          </w:tcPr>
          <w:p w14:paraId="35B760E9"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FFFF00"/>
          </w:tcPr>
          <w:p w14:paraId="570D9173"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91DB91"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CA12E00"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7C830F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098FCC5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C9FA94E"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42F04E7" w14:textId="77777777" w:rsidR="00CB4BA7" w:rsidRPr="00CB4BA7" w:rsidRDefault="002517D5" w:rsidP="00CB4BA7">
            <w:pPr>
              <w:spacing w:after="0"/>
              <w:rPr>
                <w:rFonts w:ascii="Arial" w:hAnsi="Arial" w:cs="Arial"/>
                <w:color w:val="000000"/>
                <w:sz w:val="14"/>
                <w:szCs w:val="14"/>
                <w:lang w:val="en-US"/>
              </w:rPr>
            </w:pPr>
            <w:hyperlink r:id="rId127" w:history="1">
              <w:r w:rsidR="00CB4BA7" w:rsidRPr="00CB4BA7">
                <w:rPr>
                  <w:rStyle w:val="Lienhypertexte"/>
                  <w:rFonts w:ascii="Arial" w:hAnsi="Arial" w:cs="Arial"/>
                  <w:sz w:val="14"/>
                  <w:szCs w:val="14"/>
                  <w:lang w:val="en-US"/>
                </w:rPr>
                <w:t>CP-211118</w:t>
              </w:r>
            </w:hyperlink>
          </w:p>
        </w:tc>
        <w:tc>
          <w:tcPr>
            <w:tcW w:w="2842" w:type="dxa"/>
            <w:tcBorders>
              <w:top w:val="single" w:sz="4" w:space="0" w:color="auto"/>
              <w:left w:val="single" w:sz="4" w:space="0" w:color="auto"/>
              <w:bottom w:val="nil"/>
              <w:right w:val="single" w:sz="4" w:space="0" w:color="auto"/>
            </w:tcBorders>
            <w:shd w:val="clear" w:color="auto" w:fill="FFFF00"/>
          </w:tcPr>
          <w:p w14:paraId="5ADBFD97"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FFFF00"/>
          </w:tcPr>
          <w:p w14:paraId="449C645E"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C3542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680F6A5"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14:paraId="40CE6E1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4B05E357"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3BEF52F4"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74E2604" w14:textId="77777777" w:rsidR="00831427" w:rsidRPr="00CB4BA7" w:rsidRDefault="002517D5" w:rsidP="00351268">
            <w:pPr>
              <w:spacing w:after="0"/>
              <w:rPr>
                <w:rFonts w:ascii="Arial" w:hAnsi="Arial" w:cs="Arial"/>
                <w:color w:val="000000"/>
                <w:sz w:val="14"/>
                <w:szCs w:val="14"/>
                <w:lang w:val="en-US"/>
              </w:rPr>
            </w:pPr>
            <w:hyperlink r:id="rId128" w:history="1">
              <w:r w:rsidR="00831427" w:rsidRPr="00CB4BA7">
                <w:rPr>
                  <w:rStyle w:val="Lienhypertexte"/>
                  <w:rFonts w:ascii="Arial" w:hAnsi="Arial" w:cs="Arial"/>
                  <w:sz w:val="14"/>
                  <w:szCs w:val="14"/>
                  <w:lang w:val="en-US"/>
                </w:rPr>
                <w:t>CP-211285</w:t>
              </w:r>
            </w:hyperlink>
          </w:p>
        </w:tc>
        <w:tc>
          <w:tcPr>
            <w:tcW w:w="2842" w:type="dxa"/>
            <w:tcBorders>
              <w:top w:val="single" w:sz="4" w:space="0" w:color="auto"/>
              <w:left w:val="single" w:sz="4" w:space="0" w:color="auto"/>
              <w:bottom w:val="nil"/>
              <w:right w:val="single" w:sz="4" w:space="0" w:color="auto"/>
            </w:tcBorders>
            <w:shd w:val="clear" w:color="auto" w:fill="FFFF00"/>
          </w:tcPr>
          <w:p w14:paraId="3C155D51"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FFFF00"/>
          </w:tcPr>
          <w:p w14:paraId="1AA9BB8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FFFF00"/>
          </w:tcPr>
          <w:p w14:paraId="7C8CE2D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FFFF00"/>
          </w:tcPr>
          <w:p w14:paraId="43E845E6" w14:textId="77777777" w:rsidR="00831427" w:rsidRPr="00CB4BA7" w:rsidRDefault="00831427" w:rsidP="00351268">
            <w:pPr>
              <w:spacing w:after="0"/>
              <w:rPr>
                <w:rFonts w:ascii="Arial" w:hAnsi="Arial" w:cs="Arial"/>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tc>
      </w:tr>
      <w:tr w:rsidR="00831427" w:rsidRPr="00CB4BA7" w14:paraId="1B94E66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4A61FA30"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C7E61F"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00FFFF"/>
          </w:tcPr>
          <w:p w14:paraId="2ED3EF35" w14:textId="77777777" w:rsidR="00831427" w:rsidRPr="00CB4BA7" w:rsidRDefault="002517D5" w:rsidP="00351268">
            <w:pPr>
              <w:spacing w:after="0"/>
              <w:rPr>
                <w:rFonts w:ascii="Arial" w:hAnsi="Arial" w:cs="Arial"/>
                <w:color w:val="000000"/>
                <w:sz w:val="14"/>
                <w:szCs w:val="14"/>
                <w:lang w:val="en-US"/>
              </w:rPr>
            </w:pPr>
            <w:hyperlink r:id="rId129" w:history="1">
              <w:r w:rsidR="00831427" w:rsidRPr="00375926">
                <w:rPr>
                  <w:rStyle w:val="Lienhypertexte"/>
                  <w:rFonts w:ascii="Arial" w:hAnsi="Arial" w:cs="Arial"/>
                  <w:sz w:val="14"/>
                  <w:szCs w:val="14"/>
                  <w:lang w:val="en-US"/>
                </w:rPr>
                <w:t>CP-211286</w:t>
              </w:r>
            </w:hyperlink>
          </w:p>
        </w:tc>
        <w:tc>
          <w:tcPr>
            <w:tcW w:w="2842" w:type="dxa"/>
            <w:tcBorders>
              <w:top w:val="single" w:sz="4" w:space="0" w:color="auto"/>
              <w:left w:val="single" w:sz="4" w:space="0" w:color="auto"/>
              <w:bottom w:val="nil"/>
              <w:right w:val="single" w:sz="4" w:space="0" w:color="auto"/>
            </w:tcBorders>
            <w:shd w:val="clear" w:color="auto" w:fill="00FFFF"/>
          </w:tcPr>
          <w:p w14:paraId="138C83B9"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00FFFF"/>
          </w:tcPr>
          <w:p w14:paraId="10A5FDEB"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00FFFF"/>
          </w:tcPr>
          <w:p w14:paraId="4B0ACC34"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00FFFF"/>
          </w:tcPr>
          <w:p w14:paraId="7848CAB1" w14:textId="77777777"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CB4BA7" w:rsidRPr="00CB4BA7" w14:paraId="7F9D602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A57F23B"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F4A217"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5FB3254" w14:textId="77777777" w:rsidR="00CB4BA7" w:rsidRPr="00CB4BA7" w:rsidRDefault="002517D5" w:rsidP="00CB4BA7">
            <w:pPr>
              <w:spacing w:after="0"/>
              <w:rPr>
                <w:rFonts w:ascii="Arial" w:hAnsi="Arial" w:cs="Arial"/>
                <w:color w:val="000000"/>
                <w:sz w:val="14"/>
                <w:szCs w:val="14"/>
                <w:lang w:val="en-US"/>
              </w:rPr>
            </w:pPr>
            <w:hyperlink r:id="rId130" w:history="1">
              <w:r w:rsidR="00CB4BA7" w:rsidRPr="00CB4BA7">
                <w:rPr>
                  <w:rStyle w:val="Lienhypertexte"/>
                  <w:rFonts w:ascii="Arial" w:hAnsi="Arial" w:cs="Arial"/>
                  <w:sz w:val="14"/>
                  <w:szCs w:val="14"/>
                  <w:lang w:val="en-US"/>
                </w:rPr>
                <w:t>CP-211193</w:t>
              </w:r>
            </w:hyperlink>
          </w:p>
        </w:tc>
        <w:tc>
          <w:tcPr>
            <w:tcW w:w="2842" w:type="dxa"/>
            <w:tcBorders>
              <w:top w:val="single" w:sz="4" w:space="0" w:color="auto"/>
              <w:left w:val="single" w:sz="4" w:space="0" w:color="auto"/>
              <w:bottom w:val="nil"/>
              <w:right w:val="single" w:sz="4" w:space="0" w:color="auto"/>
            </w:tcBorders>
            <w:shd w:val="clear" w:color="auto" w:fill="FFFF00"/>
          </w:tcPr>
          <w:p w14:paraId="40C6C8E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FFFF00"/>
          </w:tcPr>
          <w:p w14:paraId="2515766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36CCB6D"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3FC4E54C"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25FE8F8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37DFC26"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3F2B21"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96644FD" w14:textId="77777777" w:rsidR="00CB4BA7" w:rsidRPr="00CB4BA7" w:rsidRDefault="002517D5" w:rsidP="00CB4BA7">
            <w:pPr>
              <w:spacing w:after="0"/>
              <w:rPr>
                <w:rFonts w:ascii="Arial" w:hAnsi="Arial" w:cs="Arial"/>
                <w:color w:val="000000"/>
                <w:sz w:val="14"/>
                <w:szCs w:val="14"/>
                <w:lang w:val="en-US"/>
              </w:rPr>
            </w:pPr>
            <w:hyperlink r:id="rId131" w:history="1">
              <w:r w:rsidR="00CB4BA7" w:rsidRPr="00CB4BA7">
                <w:rPr>
                  <w:rStyle w:val="Lienhypertexte"/>
                  <w:rFonts w:ascii="Arial" w:hAnsi="Arial" w:cs="Arial"/>
                  <w:sz w:val="14"/>
                  <w:szCs w:val="14"/>
                  <w:lang w:val="en-US"/>
                </w:rPr>
                <w:t>CP-211197</w:t>
              </w:r>
            </w:hyperlink>
          </w:p>
        </w:tc>
        <w:tc>
          <w:tcPr>
            <w:tcW w:w="2842" w:type="dxa"/>
            <w:tcBorders>
              <w:top w:val="single" w:sz="4" w:space="0" w:color="auto"/>
              <w:left w:val="single" w:sz="4" w:space="0" w:color="auto"/>
              <w:bottom w:val="nil"/>
              <w:right w:val="single" w:sz="4" w:space="0" w:color="auto"/>
            </w:tcBorders>
            <w:shd w:val="clear" w:color="auto" w:fill="FFFF00"/>
          </w:tcPr>
          <w:p w14:paraId="737179FF"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FFFF00"/>
          </w:tcPr>
          <w:p w14:paraId="63620E8A"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43D4BB58"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323F86F"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0472D1" w14:paraId="55B633AB" w14:textId="77777777" w:rsidTr="00E46F3D">
        <w:trPr>
          <w:cantSplit/>
        </w:trPr>
        <w:tc>
          <w:tcPr>
            <w:tcW w:w="817" w:type="dxa"/>
            <w:tcBorders>
              <w:top w:val="single" w:sz="4" w:space="0" w:color="auto"/>
              <w:left w:val="single" w:sz="18" w:space="0" w:color="auto"/>
              <w:bottom w:val="nil"/>
            </w:tcBorders>
            <w:shd w:val="clear" w:color="auto" w:fill="auto"/>
          </w:tcPr>
          <w:p w14:paraId="31D4A8F3" w14:textId="77777777"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14:paraId="46623EA1" w14:textId="77777777"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14:paraId="420983D9" w14:textId="77777777"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214021D" w14:textId="77777777"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54A1C3B0" w14:textId="77777777" w:rsidR="00CB4BA7" w:rsidRPr="00107C20" w:rsidRDefault="00CB4BA7" w:rsidP="000D5DE9">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5CDD16C6" w14:textId="77777777"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8BF80A0" w14:textId="77777777" w:rsidR="00CB4BA7" w:rsidRPr="00107C20" w:rsidRDefault="00CB4BA7" w:rsidP="000D5DE9">
            <w:pPr>
              <w:spacing w:after="0"/>
              <w:rPr>
                <w:rFonts w:ascii="Arial" w:hAnsi="Arial" w:cs="Arial"/>
                <w:lang w:val="en-US"/>
              </w:rPr>
            </w:pPr>
          </w:p>
        </w:tc>
      </w:tr>
      <w:tr w:rsidR="000D5DE9" w:rsidRPr="000472D1" w14:paraId="304C8D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9E91424"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14:paraId="0DB68DEF"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2F6FD009"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8CA44F"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1887000"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3D68DE"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0ED07AE" w14:textId="77777777" w:rsidR="000D5DE9" w:rsidRPr="00107C20" w:rsidRDefault="000D5DE9" w:rsidP="000D5DE9">
            <w:pPr>
              <w:spacing w:after="0"/>
              <w:rPr>
                <w:rFonts w:ascii="Arial" w:hAnsi="Arial" w:cs="Arial"/>
                <w:color w:val="FF0000"/>
                <w:lang w:val="en-US"/>
              </w:rPr>
            </w:pPr>
          </w:p>
        </w:tc>
      </w:tr>
      <w:tr w:rsidR="00375926" w:rsidRPr="00375926" w14:paraId="18451CC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3D3D7C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0A772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989653D" w14:textId="77777777" w:rsidR="00375926" w:rsidRPr="00375926" w:rsidRDefault="002517D5" w:rsidP="00375926">
            <w:pPr>
              <w:spacing w:after="0"/>
              <w:rPr>
                <w:rFonts w:ascii="Arial" w:hAnsi="Arial" w:cs="Arial"/>
                <w:color w:val="000000"/>
                <w:sz w:val="14"/>
                <w:szCs w:val="14"/>
                <w:lang w:val="en-US"/>
              </w:rPr>
            </w:pPr>
            <w:hyperlink r:id="rId132" w:history="1">
              <w:r w:rsidR="00375926" w:rsidRPr="00375926">
                <w:rPr>
                  <w:rStyle w:val="Lienhypertexte"/>
                  <w:rFonts w:ascii="Arial" w:hAnsi="Arial" w:cs="Arial"/>
                  <w:sz w:val="14"/>
                  <w:szCs w:val="14"/>
                  <w:lang w:val="en-US"/>
                </w:rPr>
                <w:t>CP-211088</w:t>
              </w:r>
            </w:hyperlink>
          </w:p>
        </w:tc>
        <w:tc>
          <w:tcPr>
            <w:tcW w:w="2842" w:type="dxa"/>
            <w:tcBorders>
              <w:top w:val="single" w:sz="4" w:space="0" w:color="auto"/>
              <w:left w:val="single" w:sz="4" w:space="0" w:color="auto"/>
              <w:bottom w:val="nil"/>
              <w:right w:val="single" w:sz="4" w:space="0" w:color="auto"/>
            </w:tcBorders>
            <w:shd w:val="clear" w:color="auto" w:fill="FFFF00"/>
          </w:tcPr>
          <w:p w14:paraId="66FDA1CF"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FFFF00"/>
          </w:tcPr>
          <w:p w14:paraId="2B357B6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3DCD271E"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026282EB"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14:paraId="7859268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6CF87A"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5851B11"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E6C1E3C" w14:textId="77777777" w:rsidR="00375926" w:rsidRPr="00375926" w:rsidRDefault="002517D5" w:rsidP="00375926">
            <w:pPr>
              <w:spacing w:after="0"/>
              <w:rPr>
                <w:rFonts w:ascii="Arial" w:hAnsi="Arial" w:cs="Arial"/>
                <w:color w:val="000000"/>
                <w:sz w:val="14"/>
                <w:szCs w:val="14"/>
                <w:lang w:val="en-US"/>
              </w:rPr>
            </w:pPr>
            <w:hyperlink r:id="rId133" w:history="1">
              <w:r w:rsidR="00375926" w:rsidRPr="00375926">
                <w:rPr>
                  <w:rStyle w:val="Lienhypertexte"/>
                  <w:rFonts w:ascii="Arial" w:hAnsi="Arial" w:cs="Arial"/>
                  <w:sz w:val="14"/>
                  <w:szCs w:val="14"/>
                  <w:lang w:val="en-US"/>
                </w:rPr>
                <w:t>CP-211090</w:t>
              </w:r>
            </w:hyperlink>
          </w:p>
        </w:tc>
        <w:tc>
          <w:tcPr>
            <w:tcW w:w="2842" w:type="dxa"/>
            <w:tcBorders>
              <w:top w:val="single" w:sz="4" w:space="0" w:color="auto"/>
              <w:left w:val="single" w:sz="4" w:space="0" w:color="auto"/>
              <w:bottom w:val="nil"/>
              <w:right w:val="single" w:sz="4" w:space="0" w:color="auto"/>
            </w:tcBorders>
            <w:shd w:val="clear" w:color="auto" w:fill="FFFF00"/>
          </w:tcPr>
          <w:p w14:paraId="14D0D371"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FFFF00"/>
          </w:tcPr>
          <w:p w14:paraId="2A4C626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4F67E6C7"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600D469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5G_eLCS_ph2-CT</w:t>
            </w:r>
          </w:p>
        </w:tc>
      </w:tr>
      <w:tr w:rsidR="00375926" w:rsidRPr="00375926" w14:paraId="55AC1E3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F28F56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15BF000"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F12F995" w14:textId="77777777" w:rsidR="00375926" w:rsidRPr="00375926" w:rsidRDefault="002517D5" w:rsidP="00375926">
            <w:pPr>
              <w:spacing w:after="0"/>
              <w:rPr>
                <w:rFonts w:ascii="Arial" w:hAnsi="Arial" w:cs="Arial"/>
                <w:color w:val="000000"/>
                <w:sz w:val="14"/>
                <w:szCs w:val="14"/>
                <w:lang w:val="en-US"/>
              </w:rPr>
            </w:pPr>
            <w:hyperlink r:id="rId134" w:history="1">
              <w:r w:rsidR="00375926" w:rsidRPr="00375926">
                <w:rPr>
                  <w:rStyle w:val="Lienhypertexte"/>
                  <w:rFonts w:ascii="Arial" w:hAnsi="Arial" w:cs="Arial"/>
                  <w:sz w:val="14"/>
                  <w:szCs w:val="14"/>
                  <w:lang w:val="en-US"/>
                </w:rPr>
                <w:t>CP-211091</w:t>
              </w:r>
            </w:hyperlink>
          </w:p>
        </w:tc>
        <w:tc>
          <w:tcPr>
            <w:tcW w:w="2842" w:type="dxa"/>
            <w:tcBorders>
              <w:top w:val="single" w:sz="4" w:space="0" w:color="auto"/>
              <w:left w:val="single" w:sz="4" w:space="0" w:color="auto"/>
              <w:bottom w:val="nil"/>
              <w:right w:val="single" w:sz="4" w:space="0" w:color="auto"/>
            </w:tcBorders>
            <w:shd w:val="clear" w:color="auto" w:fill="FFFF00"/>
          </w:tcPr>
          <w:p w14:paraId="05FD8AD8"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14:paraId="6AC43F6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05C168CE"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67DE493A"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This contribution provides new WID of eNS phase 2 for CT WGs to make decision.</w:t>
            </w:r>
          </w:p>
        </w:tc>
      </w:tr>
      <w:tr w:rsidR="00375926" w:rsidRPr="00375926" w14:paraId="6F9671B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710369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40C10EE"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DF269E0" w14:textId="77777777" w:rsidR="00375926" w:rsidRPr="00375926" w:rsidRDefault="002517D5" w:rsidP="00375926">
            <w:pPr>
              <w:spacing w:after="0"/>
              <w:rPr>
                <w:rFonts w:ascii="Arial" w:hAnsi="Arial" w:cs="Arial"/>
                <w:color w:val="000000"/>
                <w:sz w:val="14"/>
                <w:szCs w:val="14"/>
                <w:lang w:val="en-US"/>
              </w:rPr>
            </w:pPr>
            <w:hyperlink r:id="rId135" w:history="1">
              <w:r w:rsidR="00375926" w:rsidRPr="00375926">
                <w:rPr>
                  <w:rStyle w:val="Lienhypertexte"/>
                  <w:rFonts w:ascii="Arial" w:hAnsi="Arial" w:cs="Arial"/>
                  <w:sz w:val="14"/>
                  <w:szCs w:val="14"/>
                  <w:lang w:val="en-US"/>
                </w:rPr>
                <w:t>CP-211092</w:t>
              </w:r>
            </w:hyperlink>
          </w:p>
        </w:tc>
        <w:tc>
          <w:tcPr>
            <w:tcW w:w="2842" w:type="dxa"/>
            <w:tcBorders>
              <w:top w:val="single" w:sz="4" w:space="0" w:color="auto"/>
              <w:left w:val="single" w:sz="4" w:space="0" w:color="auto"/>
              <w:bottom w:val="nil"/>
              <w:right w:val="single" w:sz="4" w:space="0" w:color="auto"/>
            </w:tcBorders>
            <w:shd w:val="clear" w:color="auto" w:fill="FFFF00"/>
          </w:tcPr>
          <w:p w14:paraId="07D4BA67"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FFFF00"/>
          </w:tcPr>
          <w:p w14:paraId="06FFB6F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1B1C033F"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1CB53A9E"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14:paraId="22ACDE00"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996AE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4C3EA7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B06A6E2" w14:textId="77777777" w:rsidR="00375926" w:rsidRPr="00375926" w:rsidRDefault="002517D5" w:rsidP="00375926">
            <w:pPr>
              <w:spacing w:after="0"/>
              <w:rPr>
                <w:rFonts w:ascii="Arial" w:hAnsi="Arial" w:cs="Arial"/>
                <w:color w:val="000000"/>
                <w:sz w:val="14"/>
                <w:szCs w:val="14"/>
                <w:lang w:val="en-US"/>
              </w:rPr>
            </w:pPr>
            <w:hyperlink r:id="rId136" w:history="1">
              <w:r w:rsidR="00375926" w:rsidRPr="00375926">
                <w:rPr>
                  <w:rStyle w:val="Lienhypertexte"/>
                  <w:rFonts w:ascii="Arial" w:hAnsi="Arial" w:cs="Arial"/>
                  <w:sz w:val="14"/>
                  <w:szCs w:val="14"/>
                  <w:lang w:val="en-US"/>
                </w:rPr>
                <w:t>CP-211094</w:t>
              </w:r>
            </w:hyperlink>
          </w:p>
        </w:tc>
        <w:tc>
          <w:tcPr>
            <w:tcW w:w="2842" w:type="dxa"/>
            <w:tcBorders>
              <w:top w:val="single" w:sz="4" w:space="0" w:color="auto"/>
              <w:left w:val="single" w:sz="4" w:space="0" w:color="auto"/>
              <w:bottom w:val="nil"/>
              <w:right w:val="single" w:sz="4" w:space="0" w:color="auto"/>
            </w:tcBorders>
            <w:shd w:val="clear" w:color="auto" w:fill="auto"/>
          </w:tcPr>
          <w:p w14:paraId="193CE2C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4FD59CE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50F02560" w14:textId="77777777"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
          <w:p w14:paraId="27D6B236" w14:textId="77777777"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14:paraId="727F8F64" w14:textId="77777777"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674E21" w:rsidRPr="00375926" w14:paraId="599C331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5CCD646A" w14:textId="77777777" w:rsidR="00674E21" w:rsidRPr="00375926" w:rsidRDefault="00674E21" w:rsidP="00351268">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921C1C" w14:textId="77777777" w:rsidR="00674E21" w:rsidRPr="00375926" w:rsidRDefault="00674E21" w:rsidP="00351268">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64D43B3" w14:textId="77777777" w:rsidR="00674E21" w:rsidRPr="00375926" w:rsidRDefault="002517D5" w:rsidP="00351268">
            <w:pPr>
              <w:spacing w:after="0"/>
              <w:rPr>
                <w:rFonts w:ascii="Arial" w:hAnsi="Arial" w:cs="Arial"/>
                <w:color w:val="000000"/>
                <w:sz w:val="14"/>
                <w:szCs w:val="14"/>
                <w:lang w:val="en-US"/>
              </w:rPr>
            </w:pPr>
            <w:hyperlink r:id="rId137" w:history="1">
              <w:r w:rsidR="00674E21" w:rsidRPr="00375926">
                <w:rPr>
                  <w:rStyle w:val="Lienhypertexte"/>
                  <w:rFonts w:ascii="Arial" w:hAnsi="Arial" w:cs="Arial"/>
                  <w:sz w:val="14"/>
                  <w:szCs w:val="14"/>
                  <w:lang w:val="en-US"/>
                </w:rPr>
                <w:t>CP-211184</w:t>
              </w:r>
            </w:hyperlink>
          </w:p>
        </w:tc>
        <w:tc>
          <w:tcPr>
            <w:tcW w:w="2842" w:type="dxa"/>
            <w:tcBorders>
              <w:top w:val="single" w:sz="4" w:space="0" w:color="auto"/>
              <w:left w:val="single" w:sz="4" w:space="0" w:color="auto"/>
              <w:bottom w:val="nil"/>
              <w:right w:val="single" w:sz="4" w:space="0" w:color="auto"/>
            </w:tcBorders>
            <w:shd w:val="clear" w:color="auto" w:fill="FFFF00"/>
          </w:tcPr>
          <w:p w14:paraId="6D2B0896" w14:textId="77777777" w:rsidR="00674E21" w:rsidRPr="00375926" w:rsidRDefault="00674E21" w:rsidP="00351268">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FFFF00"/>
          </w:tcPr>
          <w:p w14:paraId="26F5452D" w14:textId="77777777" w:rsidR="00674E21" w:rsidRPr="00375926" w:rsidRDefault="00674E21" w:rsidP="00351268">
            <w:pPr>
              <w:spacing w:after="0"/>
              <w:rPr>
                <w:rFonts w:ascii="Arial" w:hAnsi="Arial" w:cs="Arial"/>
                <w:color w:val="000000"/>
                <w:lang w:val="en-US"/>
              </w:rPr>
            </w:pPr>
            <w:r w:rsidRPr="00375926">
              <w:rPr>
                <w:rFonts w:ascii="Arial" w:hAnsi="Arial" w:cs="Arial"/>
                <w:color w:val="000000"/>
                <w:lang w:val="en-US"/>
              </w:rPr>
              <w:t>China Telecommunications</w:t>
            </w:r>
          </w:p>
        </w:tc>
        <w:tc>
          <w:tcPr>
            <w:tcW w:w="1162" w:type="dxa"/>
            <w:tcBorders>
              <w:top w:val="single" w:sz="4" w:space="0" w:color="auto"/>
              <w:left w:val="single" w:sz="4" w:space="0" w:color="auto"/>
              <w:bottom w:val="nil"/>
              <w:right w:val="single" w:sz="4" w:space="0" w:color="auto"/>
            </w:tcBorders>
            <w:shd w:val="clear" w:color="auto" w:fill="FFFF00"/>
          </w:tcPr>
          <w:p w14:paraId="2A6B8B5E" w14:textId="77777777" w:rsidR="00674E21" w:rsidRPr="00375926" w:rsidRDefault="00674E21" w:rsidP="00351268">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7ACE5B94" w14:textId="77777777" w:rsidR="00674E21" w:rsidRPr="00375926" w:rsidRDefault="00674E21" w:rsidP="00351268">
            <w:pPr>
              <w:spacing w:after="0"/>
              <w:rPr>
                <w:rFonts w:ascii="Arial" w:hAnsi="Arial" w:cs="Arial"/>
                <w:color w:val="000000"/>
                <w:lang w:val="en-US"/>
              </w:rPr>
            </w:pPr>
            <w:r w:rsidRPr="00375926">
              <w:rPr>
                <w:rFonts w:ascii="Arial" w:hAnsi="Arial" w:cs="Arial"/>
                <w:color w:val="000000"/>
                <w:lang w:val="en-US"/>
              </w:rPr>
              <w:t>A revision of  CP-211094 (CT aspects on Same PCF Selection For AMF and SMF) . The main changes are:</w:t>
            </w:r>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TS/TR  in section 5.</w:t>
            </w:r>
          </w:p>
        </w:tc>
      </w:tr>
      <w:tr w:rsidR="00375926" w:rsidRPr="00375926" w14:paraId="06A3BA4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86058E9"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3FC9E6"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1313B92" w14:textId="77777777" w:rsidR="00375926" w:rsidRPr="00375926" w:rsidRDefault="002517D5" w:rsidP="00375926">
            <w:pPr>
              <w:spacing w:after="0"/>
              <w:rPr>
                <w:rFonts w:ascii="Arial" w:hAnsi="Arial" w:cs="Arial"/>
                <w:color w:val="000000"/>
                <w:sz w:val="14"/>
                <w:szCs w:val="14"/>
                <w:lang w:val="en-US"/>
              </w:rPr>
            </w:pPr>
            <w:hyperlink r:id="rId138" w:history="1">
              <w:r w:rsidR="00375926" w:rsidRPr="00375926">
                <w:rPr>
                  <w:rStyle w:val="Lienhypertexte"/>
                  <w:rFonts w:ascii="Arial" w:hAnsi="Arial" w:cs="Arial"/>
                  <w:sz w:val="14"/>
                  <w:szCs w:val="14"/>
                  <w:lang w:val="en-US"/>
                </w:rPr>
                <w:t>CP-211109</w:t>
              </w:r>
            </w:hyperlink>
          </w:p>
        </w:tc>
        <w:tc>
          <w:tcPr>
            <w:tcW w:w="2842" w:type="dxa"/>
            <w:tcBorders>
              <w:top w:val="single" w:sz="4" w:space="0" w:color="auto"/>
              <w:left w:val="single" w:sz="4" w:space="0" w:color="auto"/>
              <w:bottom w:val="nil"/>
              <w:right w:val="single" w:sz="4" w:space="0" w:color="auto"/>
            </w:tcBorders>
            <w:shd w:val="clear" w:color="auto" w:fill="FFFF00"/>
          </w:tcPr>
          <w:p w14:paraId="18C720AB"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2A3CF55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F9C2347"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2402487D"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375926" w:rsidRPr="00375926" w14:paraId="7F6EE1C2"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2D1718"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DBD880"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B0D65BD" w14:textId="77777777" w:rsidR="00375926" w:rsidRPr="00375926" w:rsidRDefault="002517D5" w:rsidP="00375926">
            <w:pPr>
              <w:spacing w:after="0"/>
              <w:rPr>
                <w:rFonts w:ascii="Arial" w:hAnsi="Arial" w:cs="Arial"/>
                <w:color w:val="000000"/>
                <w:sz w:val="14"/>
                <w:szCs w:val="14"/>
                <w:lang w:val="en-US"/>
              </w:rPr>
            </w:pPr>
            <w:hyperlink r:id="rId139" w:history="1">
              <w:r w:rsidR="00375926" w:rsidRPr="00375926">
                <w:rPr>
                  <w:rStyle w:val="Lienhypertexte"/>
                  <w:rFonts w:ascii="Arial" w:hAnsi="Arial" w:cs="Arial"/>
                  <w:sz w:val="14"/>
                  <w:szCs w:val="14"/>
                  <w:lang w:val="en-US"/>
                </w:rPr>
                <w:t>CP-211110</w:t>
              </w:r>
            </w:hyperlink>
          </w:p>
        </w:tc>
        <w:tc>
          <w:tcPr>
            <w:tcW w:w="2842" w:type="dxa"/>
            <w:tcBorders>
              <w:top w:val="single" w:sz="4" w:space="0" w:color="auto"/>
              <w:left w:val="single" w:sz="4" w:space="0" w:color="auto"/>
              <w:bottom w:val="nil"/>
              <w:right w:val="single" w:sz="4" w:space="0" w:color="auto"/>
            </w:tcBorders>
            <w:shd w:val="clear" w:color="auto" w:fill="FFFF00"/>
          </w:tcPr>
          <w:p w14:paraId="2C04E931"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14:paraId="5372B4F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2967D51"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12526EBC"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14:paraId="7DFC46E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BD7C9E8"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0069C1F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443F8A6" w14:textId="77777777" w:rsidR="00375926" w:rsidRPr="00375926" w:rsidRDefault="002517D5" w:rsidP="00375926">
            <w:pPr>
              <w:spacing w:after="0"/>
              <w:rPr>
                <w:rFonts w:ascii="Arial" w:hAnsi="Arial" w:cs="Arial"/>
                <w:color w:val="000000"/>
                <w:sz w:val="14"/>
                <w:szCs w:val="14"/>
                <w:lang w:val="en-US"/>
              </w:rPr>
            </w:pPr>
            <w:hyperlink r:id="rId140" w:history="1">
              <w:r w:rsidR="00375926" w:rsidRPr="00375926">
                <w:rPr>
                  <w:rStyle w:val="Lienhypertexte"/>
                  <w:rFonts w:ascii="Arial" w:hAnsi="Arial" w:cs="Arial"/>
                  <w:sz w:val="14"/>
                  <w:szCs w:val="14"/>
                  <w:lang w:val="en-US"/>
                </w:rPr>
                <w:t>CP-211112</w:t>
              </w:r>
            </w:hyperlink>
          </w:p>
        </w:tc>
        <w:tc>
          <w:tcPr>
            <w:tcW w:w="2842" w:type="dxa"/>
            <w:tcBorders>
              <w:top w:val="single" w:sz="4" w:space="0" w:color="auto"/>
              <w:left w:val="single" w:sz="4" w:space="0" w:color="auto"/>
              <w:bottom w:val="nil"/>
              <w:right w:val="single" w:sz="4" w:space="0" w:color="auto"/>
            </w:tcBorders>
            <w:shd w:val="clear" w:color="auto" w:fill="FFFF00"/>
          </w:tcPr>
          <w:p w14:paraId="6EA6EE2A"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14:paraId="150BC536"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F995725"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38B11EED"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375926" w:rsidRPr="00375926" w14:paraId="7621669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3A1AA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A1EA01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3F05724" w14:textId="77777777" w:rsidR="00375926" w:rsidRPr="00375926" w:rsidRDefault="002517D5" w:rsidP="00375926">
            <w:pPr>
              <w:spacing w:after="0"/>
              <w:rPr>
                <w:rFonts w:ascii="Arial" w:hAnsi="Arial" w:cs="Arial"/>
                <w:color w:val="000000"/>
                <w:sz w:val="14"/>
                <w:szCs w:val="14"/>
                <w:lang w:val="en-US"/>
              </w:rPr>
            </w:pPr>
            <w:hyperlink r:id="rId141" w:history="1">
              <w:r w:rsidR="00375926" w:rsidRPr="00375926">
                <w:rPr>
                  <w:rStyle w:val="Lienhypertexte"/>
                  <w:rFonts w:ascii="Arial" w:hAnsi="Arial" w:cs="Arial"/>
                  <w:sz w:val="14"/>
                  <w:szCs w:val="14"/>
                  <w:lang w:val="en-US"/>
                </w:rPr>
                <w:t>CP-211113</w:t>
              </w:r>
            </w:hyperlink>
          </w:p>
        </w:tc>
        <w:tc>
          <w:tcPr>
            <w:tcW w:w="2842" w:type="dxa"/>
            <w:tcBorders>
              <w:top w:val="single" w:sz="4" w:space="0" w:color="auto"/>
              <w:left w:val="single" w:sz="4" w:space="0" w:color="auto"/>
              <w:bottom w:val="nil"/>
              <w:right w:val="single" w:sz="4" w:space="0" w:color="auto"/>
            </w:tcBorders>
            <w:shd w:val="clear" w:color="auto" w:fill="FFFF00"/>
          </w:tcPr>
          <w:p w14:paraId="564BD02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FFFF00"/>
          </w:tcPr>
          <w:p w14:paraId="357E2EDB"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44D85F99"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3BD85AD5"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375926" w:rsidRPr="00375926" w14:paraId="57FCFA6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A694DB9"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D7AC1E"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0F2C2C1" w14:textId="77777777" w:rsidR="00375926" w:rsidRPr="00375926" w:rsidRDefault="002517D5" w:rsidP="00375926">
            <w:pPr>
              <w:spacing w:after="0"/>
              <w:rPr>
                <w:rFonts w:ascii="Arial" w:hAnsi="Arial" w:cs="Arial"/>
                <w:color w:val="000000"/>
                <w:sz w:val="14"/>
                <w:szCs w:val="14"/>
                <w:lang w:val="en-US"/>
              </w:rPr>
            </w:pPr>
            <w:hyperlink r:id="rId142" w:history="1">
              <w:r w:rsidR="00375926" w:rsidRPr="00375926">
                <w:rPr>
                  <w:rStyle w:val="Lienhypertexte"/>
                  <w:rFonts w:ascii="Arial" w:hAnsi="Arial" w:cs="Arial"/>
                  <w:sz w:val="14"/>
                  <w:szCs w:val="14"/>
                  <w:lang w:val="en-US"/>
                </w:rPr>
                <w:t>CP-211114</w:t>
              </w:r>
            </w:hyperlink>
          </w:p>
        </w:tc>
        <w:tc>
          <w:tcPr>
            <w:tcW w:w="2842" w:type="dxa"/>
            <w:tcBorders>
              <w:top w:val="single" w:sz="4" w:space="0" w:color="auto"/>
              <w:left w:val="single" w:sz="4" w:space="0" w:color="auto"/>
              <w:bottom w:val="nil"/>
              <w:right w:val="single" w:sz="4" w:space="0" w:color="auto"/>
            </w:tcBorders>
            <w:shd w:val="clear" w:color="auto" w:fill="FFFF00"/>
          </w:tcPr>
          <w:p w14:paraId="0C264760"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FFFF00"/>
          </w:tcPr>
          <w:p w14:paraId="338CD883"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D5ADAA1"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61821F7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14:paraId="57EE77E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F2039A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24FD65E"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BDF97CF" w14:textId="77777777" w:rsidR="00375926" w:rsidRPr="00375926" w:rsidRDefault="002517D5" w:rsidP="00375926">
            <w:pPr>
              <w:spacing w:after="0"/>
              <w:rPr>
                <w:rFonts w:ascii="Arial" w:hAnsi="Arial" w:cs="Arial"/>
                <w:color w:val="000000"/>
                <w:sz w:val="14"/>
                <w:szCs w:val="14"/>
                <w:lang w:val="en-US"/>
              </w:rPr>
            </w:pPr>
            <w:hyperlink r:id="rId143" w:history="1">
              <w:r w:rsidR="00375926" w:rsidRPr="00375926">
                <w:rPr>
                  <w:rStyle w:val="Lienhypertexte"/>
                  <w:rFonts w:ascii="Arial" w:hAnsi="Arial" w:cs="Arial"/>
                  <w:sz w:val="14"/>
                  <w:szCs w:val="14"/>
                  <w:lang w:val="en-US"/>
                </w:rPr>
                <w:t>CP-211115</w:t>
              </w:r>
            </w:hyperlink>
          </w:p>
        </w:tc>
        <w:tc>
          <w:tcPr>
            <w:tcW w:w="2842" w:type="dxa"/>
            <w:tcBorders>
              <w:top w:val="single" w:sz="4" w:space="0" w:color="auto"/>
              <w:left w:val="single" w:sz="4" w:space="0" w:color="auto"/>
              <w:bottom w:val="nil"/>
              <w:right w:val="single" w:sz="4" w:space="0" w:color="auto"/>
            </w:tcBorders>
            <w:shd w:val="clear" w:color="auto" w:fill="FFFF00"/>
          </w:tcPr>
          <w:p w14:paraId="0BCFBADE"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3B4081E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4C38D86"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4D192007"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375926" w:rsidRPr="00375926" w14:paraId="3478B91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14:paraId="727B683B"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5A94E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50FF461" w14:textId="77777777" w:rsidR="00375926" w:rsidRPr="00375926" w:rsidRDefault="002517D5" w:rsidP="00375926">
            <w:pPr>
              <w:spacing w:after="0"/>
              <w:rPr>
                <w:rFonts w:ascii="Arial" w:hAnsi="Arial" w:cs="Arial"/>
                <w:color w:val="000000"/>
                <w:sz w:val="14"/>
                <w:szCs w:val="14"/>
                <w:lang w:val="en-US"/>
              </w:rPr>
            </w:pPr>
            <w:hyperlink r:id="rId144" w:history="1">
              <w:r w:rsidR="00375926" w:rsidRPr="00375926">
                <w:rPr>
                  <w:rStyle w:val="Lienhypertexte"/>
                  <w:rFonts w:ascii="Arial" w:hAnsi="Arial" w:cs="Arial"/>
                  <w:sz w:val="14"/>
                  <w:szCs w:val="14"/>
                  <w:lang w:val="en-US"/>
                </w:rPr>
                <w:t>CP-211164</w:t>
              </w:r>
            </w:hyperlink>
          </w:p>
        </w:tc>
        <w:tc>
          <w:tcPr>
            <w:tcW w:w="2842" w:type="dxa"/>
            <w:tcBorders>
              <w:top w:val="single" w:sz="4" w:space="0" w:color="auto"/>
              <w:left w:val="single" w:sz="4" w:space="0" w:color="auto"/>
              <w:bottom w:val="nil"/>
              <w:right w:val="single" w:sz="4" w:space="0" w:color="auto"/>
            </w:tcBorders>
            <w:shd w:val="clear" w:color="auto" w:fill="FFFF00"/>
          </w:tcPr>
          <w:p w14:paraId="101F147E"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FFFF00"/>
          </w:tcPr>
          <w:p w14:paraId="1361E4CB"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Qualcomm Incorporated / Lena</w:t>
            </w:r>
          </w:p>
        </w:tc>
        <w:tc>
          <w:tcPr>
            <w:tcW w:w="1162" w:type="dxa"/>
            <w:tcBorders>
              <w:top w:val="single" w:sz="4" w:space="0" w:color="auto"/>
              <w:left w:val="single" w:sz="4" w:space="0" w:color="auto"/>
              <w:bottom w:val="nil"/>
              <w:right w:val="single" w:sz="4" w:space="0" w:color="auto"/>
            </w:tcBorders>
            <w:shd w:val="clear" w:color="auto" w:fill="FFFF00"/>
          </w:tcPr>
          <w:p w14:paraId="2D92EA02" w14:textId="77777777"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55F5BE60" w14:textId="77777777" w:rsidR="00B472FC" w:rsidRPr="00B472FC" w:rsidRDefault="00B472FC" w:rsidP="00B472FC">
            <w:pPr>
              <w:spacing w:after="0"/>
              <w:rPr>
                <w:rFonts w:ascii="Arial" w:hAnsi="Arial" w:cs="Arial"/>
                <w:color w:val="000000"/>
                <w:lang w:val="en-US"/>
              </w:rPr>
            </w:pPr>
            <w:r w:rsidRPr="00B472FC">
              <w:rPr>
                <w:rFonts w:ascii="Arial" w:hAnsi="Arial" w:cs="Arial"/>
                <w:color w:val="000000"/>
                <w:lang w:val="en-US"/>
              </w:rPr>
              <w:t>Since TR 24.821 will not be sent for approval at the June CT Plenary, the completion date of the study on PLMN selection for satellite access needs to be extended until September 2021.</w:t>
            </w:r>
          </w:p>
          <w:p w14:paraId="4F95409E" w14:textId="77777777" w:rsidR="00B472FC" w:rsidRPr="00B472FC" w:rsidRDefault="00B472FC" w:rsidP="00B472FC">
            <w:pPr>
              <w:spacing w:after="0"/>
              <w:rPr>
                <w:rFonts w:ascii="Arial" w:hAnsi="Arial" w:cs="Arial"/>
                <w:color w:val="000000"/>
                <w:lang w:val="en-US"/>
              </w:rPr>
            </w:pPr>
          </w:p>
          <w:p w14:paraId="78281348" w14:textId="5223EBD9" w:rsidR="00375926" w:rsidRPr="00367482" w:rsidRDefault="00B472FC" w:rsidP="00375926">
            <w:pPr>
              <w:spacing w:after="0"/>
              <w:rPr>
                <w:rFonts w:ascii="Arial" w:hAnsi="Arial"/>
                <w:color w:val="000000"/>
              </w:rPr>
            </w:pPr>
            <w:r w:rsidRPr="00B472FC">
              <w:rPr>
                <w:rFonts w:ascii="Arial" w:hAnsi="Arial" w:cs="Arial"/>
                <w:color w:val="000000"/>
                <w:lang w:val="en-US"/>
              </w:rPr>
              <w:t>Also, the completion date for the normative phase of the Work Item (currently set to September 2021) needs to be pushed out to the Rel-17 stage 3 completion date i.e. March 2022.</w:t>
            </w:r>
          </w:p>
        </w:tc>
      </w:tr>
      <w:tr w:rsidR="00375926" w:rsidRPr="00375926" w14:paraId="7413BE4E"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660FAE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87149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62DAB10" w14:textId="77777777" w:rsidR="00375926" w:rsidRPr="00375926" w:rsidRDefault="002517D5" w:rsidP="00375926">
            <w:pPr>
              <w:spacing w:after="0"/>
              <w:rPr>
                <w:rFonts w:ascii="Arial" w:hAnsi="Arial" w:cs="Arial"/>
                <w:color w:val="000000"/>
                <w:sz w:val="14"/>
                <w:szCs w:val="14"/>
                <w:lang w:val="en-US"/>
              </w:rPr>
            </w:pPr>
            <w:hyperlink r:id="rId145" w:history="1">
              <w:r w:rsidR="00375926" w:rsidRPr="00375926">
                <w:rPr>
                  <w:rStyle w:val="Lienhypertexte"/>
                  <w:rFonts w:ascii="Arial" w:hAnsi="Arial" w:cs="Arial"/>
                  <w:sz w:val="14"/>
                  <w:szCs w:val="14"/>
                  <w:lang w:val="en-US"/>
                </w:rPr>
                <w:t>CP-211191</w:t>
              </w:r>
            </w:hyperlink>
          </w:p>
        </w:tc>
        <w:tc>
          <w:tcPr>
            <w:tcW w:w="2842" w:type="dxa"/>
            <w:tcBorders>
              <w:top w:val="single" w:sz="4" w:space="0" w:color="auto"/>
              <w:left w:val="single" w:sz="4" w:space="0" w:color="auto"/>
              <w:bottom w:val="nil"/>
              <w:right w:val="single" w:sz="4" w:space="0" w:color="auto"/>
            </w:tcBorders>
            <w:shd w:val="clear" w:color="auto" w:fill="FFFF00"/>
          </w:tcPr>
          <w:p w14:paraId="31086638"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FFFF00"/>
          </w:tcPr>
          <w:p w14:paraId="2A46514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66A8EFF3"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A0A3157"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495083F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4789F29"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27EC63B"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24879336" w14:textId="77777777" w:rsidR="00375926" w:rsidRPr="00375926" w:rsidRDefault="002517D5" w:rsidP="00375926">
            <w:pPr>
              <w:spacing w:after="0"/>
              <w:rPr>
                <w:rFonts w:ascii="Arial" w:hAnsi="Arial" w:cs="Arial"/>
                <w:color w:val="000000"/>
                <w:sz w:val="14"/>
                <w:szCs w:val="14"/>
                <w:lang w:val="en-US"/>
              </w:rPr>
            </w:pPr>
            <w:hyperlink r:id="rId146" w:history="1">
              <w:r w:rsidR="00375926" w:rsidRPr="00375926">
                <w:rPr>
                  <w:rStyle w:val="Lienhypertexte"/>
                  <w:rFonts w:ascii="Arial" w:hAnsi="Arial" w:cs="Arial"/>
                  <w:sz w:val="14"/>
                  <w:szCs w:val="14"/>
                  <w:lang w:val="en-US"/>
                </w:rPr>
                <w:t>CP-211192</w:t>
              </w:r>
            </w:hyperlink>
          </w:p>
        </w:tc>
        <w:tc>
          <w:tcPr>
            <w:tcW w:w="2842" w:type="dxa"/>
            <w:tcBorders>
              <w:top w:val="single" w:sz="4" w:space="0" w:color="auto"/>
              <w:left w:val="single" w:sz="4" w:space="0" w:color="auto"/>
              <w:bottom w:val="nil"/>
              <w:right w:val="single" w:sz="4" w:space="0" w:color="auto"/>
            </w:tcBorders>
            <w:shd w:val="clear" w:color="auto" w:fill="FFFF00"/>
          </w:tcPr>
          <w:p w14:paraId="002746E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14:paraId="7DD8B06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7CF59752"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74BB1CE5"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5FD8EE1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0E4520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2CD86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D77924E" w14:textId="77777777" w:rsidR="00375926" w:rsidRPr="00375926" w:rsidRDefault="002517D5" w:rsidP="00375926">
            <w:pPr>
              <w:spacing w:after="0"/>
              <w:rPr>
                <w:rFonts w:ascii="Arial" w:hAnsi="Arial" w:cs="Arial"/>
                <w:color w:val="000000"/>
                <w:sz w:val="14"/>
                <w:szCs w:val="14"/>
                <w:lang w:val="en-US"/>
              </w:rPr>
            </w:pPr>
            <w:hyperlink r:id="rId147" w:history="1">
              <w:r w:rsidR="00375926" w:rsidRPr="00375926">
                <w:rPr>
                  <w:rStyle w:val="Lienhypertexte"/>
                  <w:rFonts w:ascii="Arial" w:hAnsi="Arial" w:cs="Arial"/>
                  <w:sz w:val="14"/>
                  <w:szCs w:val="14"/>
                  <w:lang w:val="en-US"/>
                </w:rPr>
                <w:t>CP-211194</w:t>
              </w:r>
            </w:hyperlink>
          </w:p>
        </w:tc>
        <w:tc>
          <w:tcPr>
            <w:tcW w:w="2842" w:type="dxa"/>
            <w:tcBorders>
              <w:top w:val="single" w:sz="4" w:space="0" w:color="auto"/>
              <w:left w:val="single" w:sz="4" w:space="0" w:color="auto"/>
              <w:bottom w:val="nil"/>
              <w:right w:val="single" w:sz="4" w:space="0" w:color="auto"/>
            </w:tcBorders>
            <w:shd w:val="clear" w:color="auto" w:fill="FFFF00"/>
          </w:tcPr>
          <w:p w14:paraId="7F34A9D3"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FFFF00"/>
          </w:tcPr>
          <w:p w14:paraId="22640EA5"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7392A7AE"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C37B2F3"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28CFD54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033C69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D55A86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5A2B522F" w14:textId="77777777" w:rsidR="00375926" w:rsidRPr="00375926" w:rsidRDefault="002517D5" w:rsidP="00375926">
            <w:pPr>
              <w:spacing w:after="0"/>
              <w:rPr>
                <w:rFonts w:ascii="Arial" w:hAnsi="Arial" w:cs="Arial"/>
                <w:color w:val="000000"/>
                <w:sz w:val="14"/>
                <w:szCs w:val="14"/>
                <w:lang w:val="en-US"/>
              </w:rPr>
            </w:pPr>
            <w:hyperlink r:id="rId148" w:history="1">
              <w:r w:rsidR="00375926" w:rsidRPr="00375926">
                <w:rPr>
                  <w:rStyle w:val="Lienhypertexte"/>
                  <w:rFonts w:ascii="Arial" w:hAnsi="Arial" w:cs="Arial"/>
                  <w:sz w:val="14"/>
                  <w:szCs w:val="14"/>
                  <w:lang w:val="en-US"/>
                </w:rPr>
                <w:t>CP-211195</w:t>
              </w:r>
            </w:hyperlink>
          </w:p>
        </w:tc>
        <w:tc>
          <w:tcPr>
            <w:tcW w:w="2842" w:type="dxa"/>
            <w:tcBorders>
              <w:top w:val="single" w:sz="4" w:space="0" w:color="auto"/>
              <w:left w:val="single" w:sz="4" w:space="0" w:color="auto"/>
              <w:bottom w:val="nil"/>
              <w:right w:val="single" w:sz="4" w:space="0" w:color="auto"/>
            </w:tcBorders>
            <w:shd w:val="clear" w:color="auto" w:fill="FFFF00"/>
          </w:tcPr>
          <w:p w14:paraId="4AFCC731"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14:paraId="5E726EC7"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6710A92C"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0536F7DF"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6366D65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8366953"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736F24"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97B97AF" w14:textId="77777777" w:rsidR="00375926" w:rsidRPr="00375926" w:rsidRDefault="002517D5" w:rsidP="00375926">
            <w:pPr>
              <w:spacing w:after="0"/>
              <w:rPr>
                <w:rFonts w:ascii="Arial" w:hAnsi="Arial" w:cs="Arial"/>
                <w:color w:val="000000"/>
                <w:sz w:val="14"/>
                <w:szCs w:val="14"/>
                <w:lang w:val="en-US"/>
              </w:rPr>
            </w:pPr>
            <w:hyperlink r:id="rId149" w:history="1">
              <w:r w:rsidR="00375926" w:rsidRPr="00375926">
                <w:rPr>
                  <w:rStyle w:val="Lienhypertexte"/>
                  <w:rFonts w:ascii="Arial" w:hAnsi="Arial" w:cs="Arial"/>
                  <w:sz w:val="14"/>
                  <w:szCs w:val="14"/>
                  <w:lang w:val="en-US"/>
                </w:rPr>
                <w:t>CP-211196</w:t>
              </w:r>
            </w:hyperlink>
          </w:p>
        </w:tc>
        <w:tc>
          <w:tcPr>
            <w:tcW w:w="2842" w:type="dxa"/>
            <w:tcBorders>
              <w:top w:val="single" w:sz="4" w:space="0" w:color="auto"/>
              <w:left w:val="single" w:sz="4" w:space="0" w:color="auto"/>
              <w:bottom w:val="nil"/>
              <w:right w:val="single" w:sz="4" w:space="0" w:color="auto"/>
            </w:tcBorders>
            <w:shd w:val="clear" w:color="auto" w:fill="FFFF00"/>
          </w:tcPr>
          <w:p w14:paraId="45770C16"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FFFF00"/>
          </w:tcPr>
          <w:p w14:paraId="031776F8"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14:paraId="363BCCCE"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2F2CC3F8"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0472D1" w14:paraId="6077A32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3A7C6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14:paraId="0DC2AA33" w14:textId="77777777"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00081DE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26FE34F"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7036F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F9DDC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CBED82B" w14:textId="77777777" w:rsidR="00375926" w:rsidRPr="00107C20" w:rsidRDefault="00375926" w:rsidP="00375926">
            <w:pPr>
              <w:spacing w:after="0"/>
              <w:rPr>
                <w:rFonts w:ascii="Arial" w:hAnsi="Arial" w:cs="Arial"/>
                <w:lang w:val="en-US"/>
              </w:rPr>
            </w:pPr>
          </w:p>
        </w:tc>
      </w:tr>
      <w:tr w:rsidR="00133C7F" w:rsidRPr="00133C7F" w14:paraId="6688362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8BB6F4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9A8DBA5"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DFF3583" w14:textId="77777777" w:rsidR="00133C7F" w:rsidRPr="00133C7F" w:rsidRDefault="002517D5" w:rsidP="00133C7F">
            <w:pPr>
              <w:spacing w:after="0"/>
              <w:rPr>
                <w:rFonts w:ascii="Arial" w:eastAsia="MS Mincho" w:hAnsi="Arial" w:cs="Arial"/>
                <w:sz w:val="14"/>
                <w:szCs w:val="14"/>
              </w:rPr>
            </w:pPr>
            <w:hyperlink r:id="rId150" w:history="1">
              <w:r w:rsidR="00133C7F" w:rsidRPr="00133C7F">
                <w:rPr>
                  <w:rStyle w:val="Lienhypertexte"/>
                  <w:rFonts w:ascii="Arial" w:eastAsia="MS Mincho" w:hAnsi="Arial" w:cs="Arial"/>
                  <w:sz w:val="14"/>
                  <w:szCs w:val="14"/>
                </w:rPr>
                <w:t>CP-211042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2B4C413"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BD2CC72"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0F9E61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FCCE6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7E57AA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91D76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003E9E"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46EE47A" w14:textId="77777777" w:rsidR="00133C7F" w:rsidRPr="00133C7F" w:rsidRDefault="002517D5" w:rsidP="00133C7F">
            <w:pPr>
              <w:spacing w:after="0"/>
              <w:rPr>
                <w:rFonts w:ascii="Arial" w:eastAsia="MS Mincho" w:hAnsi="Arial" w:cs="Arial"/>
                <w:sz w:val="14"/>
                <w:szCs w:val="14"/>
              </w:rPr>
            </w:pPr>
            <w:hyperlink r:id="rId151" w:history="1">
              <w:r w:rsidR="00133C7F" w:rsidRPr="00133C7F">
                <w:rPr>
                  <w:rStyle w:val="Lienhypertexte"/>
                  <w:rFonts w:ascii="Arial" w:eastAsia="MS Mincho" w:hAnsi="Arial" w:cs="Arial"/>
                  <w:sz w:val="14"/>
                  <w:szCs w:val="14"/>
                </w:rPr>
                <w:t>CP-211043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D3FF530"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9AE040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DD9FB2"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8441BA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7BF0FDB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A05B1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D2B708"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9C45A31" w14:textId="77777777" w:rsidR="00133C7F" w:rsidRPr="00133C7F" w:rsidRDefault="002517D5" w:rsidP="00133C7F">
            <w:pPr>
              <w:spacing w:after="0"/>
              <w:rPr>
                <w:rFonts w:ascii="Arial" w:eastAsia="MS Mincho" w:hAnsi="Arial" w:cs="Arial"/>
                <w:sz w:val="14"/>
                <w:szCs w:val="14"/>
              </w:rPr>
            </w:pPr>
            <w:hyperlink r:id="rId152" w:history="1">
              <w:r w:rsidR="00133C7F" w:rsidRPr="00133C7F">
                <w:rPr>
                  <w:rStyle w:val="Lienhypertexte"/>
                  <w:rFonts w:ascii="Arial" w:eastAsia="MS Mincho" w:hAnsi="Arial" w:cs="Arial"/>
                  <w:sz w:val="14"/>
                  <w:szCs w:val="14"/>
                </w:rPr>
                <w:t>CP-211044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CC4CAB0"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4A0A750"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23F9F0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C57A48"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3692C" w:rsidRPr="00133C7F" w14:paraId="00C9C3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674232FD" w14:textId="77777777" w:rsidR="0033692C" w:rsidRPr="00133C7F" w:rsidRDefault="0033692C" w:rsidP="00351268">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B081F" w14:textId="77777777" w:rsidR="0033692C" w:rsidRPr="00133C7F" w:rsidRDefault="0033692C"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6382E6" w14:textId="77777777" w:rsidR="0033692C" w:rsidRPr="00133C7F" w:rsidRDefault="002517D5" w:rsidP="00351268">
            <w:pPr>
              <w:spacing w:after="0"/>
              <w:rPr>
                <w:rFonts w:ascii="Arial" w:eastAsia="MS Mincho" w:hAnsi="Arial" w:cs="Arial"/>
                <w:sz w:val="14"/>
                <w:szCs w:val="14"/>
              </w:rPr>
            </w:pPr>
            <w:hyperlink r:id="rId153" w:history="1">
              <w:r w:rsidR="0033692C" w:rsidRPr="00133C7F">
                <w:rPr>
                  <w:rStyle w:val="Lienhypertexte"/>
                  <w:rFonts w:ascii="Arial" w:eastAsia="MS Mincho" w:hAnsi="Arial" w:cs="Arial"/>
                  <w:sz w:val="14"/>
                  <w:szCs w:val="14"/>
                </w:rPr>
                <w:t>CP-211103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A1924A" w14:textId="77777777" w:rsidR="0033692C" w:rsidRPr="00133C7F" w:rsidRDefault="0033692C" w:rsidP="00351268">
            <w:pPr>
              <w:spacing w:after="0"/>
              <w:rPr>
                <w:rFonts w:ascii="Arial" w:eastAsia="MS Mincho" w:hAnsi="Arial" w:cs="Arial"/>
              </w:rPr>
            </w:pPr>
            <w:r w:rsidRPr="00133C7F">
              <w:rPr>
                <w:rFonts w:ascii="Arial" w:eastAsia="MS Mincho" w:hAnsi="Arial" w:cs="Arial"/>
              </w:rPr>
              <w:t>Additions of description in OpenAPI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675E778" w14:textId="77777777" w:rsidR="0033692C" w:rsidRPr="00133C7F" w:rsidRDefault="0033692C" w:rsidP="00351268">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43D9E1E" w14:textId="77777777" w:rsidR="0033692C" w:rsidRPr="00133C7F" w:rsidRDefault="0033692C"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AE7AF3B" w14:textId="77777777" w:rsidR="0033692C" w:rsidRDefault="0033692C" w:rsidP="00351268">
            <w:pPr>
              <w:spacing w:after="0"/>
              <w:rPr>
                <w:rFonts w:ascii="Arial" w:hAnsi="Arial" w:cs="Arial"/>
                <w:lang w:val="en-US"/>
              </w:rPr>
            </w:pPr>
            <w:r>
              <w:rPr>
                <w:rFonts w:ascii="Arial" w:hAnsi="Arial" w:cs="Arial"/>
                <w:lang w:val="en-US"/>
              </w:rPr>
              <w:t>Revision of C4-213312 in CR Pack 1045</w:t>
            </w:r>
          </w:p>
          <w:p w14:paraId="753A2519" w14:textId="77777777" w:rsidR="0033692C" w:rsidRDefault="0033692C" w:rsidP="00351268">
            <w:pPr>
              <w:spacing w:after="0"/>
              <w:rPr>
                <w:rFonts w:ascii="Arial" w:hAnsi="Arial" w:cs="Arial"/>
                <w:lang w:val="en-US"/>
              </w:rPr>
            </w:pPr>
          </w:p>
          <w:p w14:paraId="52AE38E6" w14:textId="77777777" w:rsidR="0033692C" w:rsidRPr="00133C7F" w:rsidRDefault="0033692C" w:rsidP="00351268">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correction  of typo's and wrong identations</w:t>
            </w:r>
          </w:p>
        </w:tc>
      </w:tr>
      <w:tr w:rsidR="00133C7F" w:rsidRPr="00133C7F" w14:paraId="164EE34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75CA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94D102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70849A" w14:textId="77777777" w:rsidR="00133C7F" w:rsidRPr="00133C7F" w:rsidRDefault="002517D5" w:rsidP="00133C7F">
            <w:pPr>
              <w:spacing w:after="0"/>
              <w:rPr>
                <w:rFonts w:ascii="Arial" w:eastAsia="MS Mincho" w:hAnsi="Arial" w:cs="Arial"/>
                <w:sz w:val="14"/>
                <w:szCs w:val="14"/>
              </w:rPr>
            </w:pPr>
            <w:hyperlink r:id="rId154" w:history="1">
              <w:r w:rsidR="00133C7F" w:rsidRPr="00133C7F">
                <w:rPr>
                  <w:rStyle w:val="Lienhypertexte"/>
                  <w:rFonts w:ascii="Arial" w:eastAsia="MS Mincho" w:hAnsi="Arial" w:cs="Arial"/>
                  <w:sz w:val="14"/>
                  <w:szCs w:val="14"/>
                </w:rPr>
                <w:t>CP-211045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9BC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32303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70C7E2"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B10664"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33692C" w:rsidRPr="00133C7F" w14:paraId="12B22BA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71D011" w14:textId="77777777" w:rsidR="0033692C" w:rsidRPr="00133C7F" w:rsidRDefault="0033692C"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47FBA3" w14:textId="77777777" w:rsidR="0033692C" w:rsidRPr="00133C7F" w:rsidRDefault="0033692C" w:rsidP="00133C7F">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C8D5F93" w14:textId="77777777" w:rsidR="0033692C" w:rsidRDefault="0033692C" w:rsidP="00133C7F">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986F8E" w14:textId="77777777" w:rsidR="0033692C" w:rsidRPr="00133C7F" w:rsidRDefault="0033692C" w:rsidP="00133C7F">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0FC7CAC" w14:textId="77777777" w:rsidR="0033692C" w:rsidRPr="00133C7F" w:rsidRDefault="0033692C" w:rsidP="00133C7F">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1477D0A" w14:textId="77777777" w:rsidR="0033692C" w:rsidRPr="00133C7F" w:rsidRDefault="0033692C"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E94EF6E" w14:textId="77777777" w:rsidR="0033692C" w:rsidRPr="00133C7F" w:rsidRDefault="0033692C" w:rsidP="00133C7F">
            <w:pPr>
              <w:spacing w:after="0"/>
              <w:rPr>
                <w:rFonts w:ascii="Arial" w:hAnsi="Arial" w:cs="Arial"/>
                <w:lang w:val="en-US"/>
              </w:rPr>
            </w:pPr>
          </w:p>
        </w:tc>
      </w:tr>
      <w:tr w:rsidR="0033692C" w:rsidRPr="00133C7F" w14:paraId="3AC7D42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8414D3B" w14:textId="77777777" w:rsidR="0033692C" w:rsidRPr="00133C7F" w:rsidRDefault="0033692C"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C3CA6AD" w14:textId="77777777" w:rsidR="0033692C" w:rsidRPr="00133C7F" w:rsidRDefault="0033692C"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DD31750" w14:textId="77777777" w:rsidR="0033692C" w:rsidRPr="00133C7F" w:rsidRDefault="002517D5" w:rsidP="00351268">
            <w:pPr>
              <w:spacing w:after="0"/>
              <w:rPr>
                <w:rFonts w:ascii="Arial" w:eastAsia="MS Mincho" w:hAnsi="Arial" w:cs="Arial"/>
                <w:sz w:val="14"/>
                <w:szCs w:val="14"/>
              </w:rPr>
            </w:pPr>
            <w:hyperlink r:id="rId155" w:history="1">
              <w:r w:rsidR="0033692C" w:rsidRPr="00133C7F">
                <w:rPr>
                  <w:rStyle w:val="Lienhypertexte"/>
                  <w:rFonts w:ascii="Arial" w:eastAsia="MS Mincho" w:hAnsi="Arial" w:cs="Arial"/>
                  <w:sz w:val="14"/>
                  <w:szCs w:val="14"/>
                </w:rPr>
                <w:t>CP-211102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6321115" w14:textId="77777777" w:rsidR="0033692C" w:rsidRPr="00133C7F" w:rsidRDefault="0033692C" w:rsidP="00351268">
            <w:pPr>
              <w:spacing w:after="0"/>
              <w:rPr>
                <w:rFonts w:ascii="Arial" w:eastAsia="MS Mincho" w:hAnsi="Arial" w:cs="Arial"/>
              </w:rPr>
            </w:pPr>
            <w:r w:rsidRPr="00133C7F">
              <w:rPr>
                <w:rFonts w:ascii="Arial" w:eastAsia="MS Mincho" w:hAnsi="Arial" w:cs="Arial"/>
              </w:rPr>
              <w:t>Remove double definition and  cleanup of the OpenAPI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9C6353D" w14:textId="77777777" w:rsidR="0033692C" w:rsidRPr="00133C7F" w:rsidRDefault="0033692C" w:rsidP="00351268">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F51A23" w14:textId="77777777" w:rsidR="0033692C" w:rsidRPr="00133C7F" w:rsidRDefault="0033692C"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CF8744D" w14:textId="77777777" w:rsidR="0033692C" w:rsidRDefault="0033692C" w:rsidP="00351268">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14:paraId="229281AB" w14:textId="77777777" w:rsidR="0033692C" w:rsidRDefault="0033692C" w:rsidP="00351268">
            <w:pPr>
              <w:spacing w:after="0"/>
              <w:rPr>
                <w:rFonts w:ascii="Arial" w:hAnsi="Arial" w:cs="Arial"/>
                <w:lang w:val="en-US"/>
              </w:rPr>
            </w:pPr>
          </w:p>
          <w:p w14:paraId="698552D6" w14:textId="77777777" w:rsidR="0033692C" w:rsidRPr="00133C7F" w:rsidRDefault="0033692C" w:rsidP="00351268">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1: correction of the definiton of PlmnIdNidRm</w:t>
            </w:r>
          </w:p>
        </w:tc>
      </w:tr>
      <w:tr w:rsidR="00133C7F" w:rsidRPr="00133C7F" w14:paraId="4341C06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F22B20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14E34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5F023D" w14:textId="77777777" w:rsidR="00133C7F" w:rsidRPr="00133C7F" w:rsidRDefault="002517D5" w:rsidP="00133C7F">
            <w:pPr>
              <w:spacing w:after="0"/>
              <w:rPr>
                <w:rFonts w:ascii="Arial" w:eastAsia="MS Mincho" w:hAnsi="Arial" w:cs="Arial"/>
                <w:sz w:val="14"/>
                <w:szCs w:val="14"/>
              </w:rPr>
            </w:pPr>
            <w:hyperlink r:id="rId156" w:history="1">
              <w:r w:rsidR="00133C7F" w:rsidRPr="00133C7F">
                <w:rPr>
                  <w:rStyle w:val="Lienhypertexte"/>
                  <w:rFonts w:ascii="Arial" w:eastAsia="MS Mincho" w:hAnsi="Arial" w:cs="Arial"/>
                  <w:sz w:val="14"/>
                  <w:szCs w:val="14"/>
                </w:rPr>
                <w:t>CP-211046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CE5BEE4"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4D91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5812F6"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5DC6600"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69FCB0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C7FF8C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78BD3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6FEF026" w14:textId="77777777" w:rsidR="00133C7F" w:rsidRPr="00133C7F" w:rsidRDefault="002517D5" w:rsidP="00133C7F">
            <w:pPr>
              <w:spacing w:after="0"/>
              <w:rPr>
                <w:rFonts w:ascii="Arial" w:eastAsia="MS Mincho" w:hAnsi="Arial" w:cs="Arial"/>
                <w:sz w:val="14"/>
                <w:szCs w:val="14"/>
              </w:rPr>
            </w:pPr>
            <w:hyperlink r:id="rId157" w:history="1">
              <w:r w:rsidR="00133C7F" w:rsidRPr="00133C7F">
                <w:rPr>
                  <w:rStyle w:val="Lienhypertexte"/>
                  <w:rFonts w:ascii="Arial" w:eastAsia="MS Mincho" w:hAnsi="Arial" w:cs="Arial"/>
                  <w:sz w:val="14"/>
                  <w:szCs w:val="14"/>
                </w:rPr>
                <w:t>CP-211047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D4F9221" w14:textId="77777777" w:rsidR="00133C7F" w:rsidRPr="00133C7F" w:rsidRDefault="00133C7F" w:rsidP="00133C7F">
            <w:pPr>
              <w:spacing w:after="0"/>
              <w:rPr>
                <w:rFonts w:ascii="Arial" w:eastAsia="MS Mincho" w:hAnsi="Arial" w:cs="Arial"/>
              </w:rPr>
            </w:pPr>
            <w:r w:rsidRPr="00133C7F">
              <w:rPr>
                <w:rFonts w:ascii="Arial" w:eastAsia="MS Mincho" w:hAnsi="Arial" w:cs="Arial"/>
              </w:rPr>
              <w:t>CT aspects of Enhancement to the 5GC LoCation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0A60242"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BB18B0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52E3D9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1F75A09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E19787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FE5FE"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2971CEA" w14:textId="77777777" w:rsidR="00133C7F" w:rsidRPr="00133C7F" w:rsidRDefault="002517D5" w:rsidP="00133C7F">
            <w:pPr>
              <w:spacing w:after="0"/>
              <w:rPr>
                <w:rFonts w:ascii="Arial" w:eastAsia="MS Mincho" w:hAnsi="Arial" w:cs="Arial"/>
                <w:sz w:val="14"/>
                <w:szCs w:val="14"/>
              </w:rPr>
            </w:pPr>
            <w:hyperlink r:id="rId158" w:history="1">
              <w:r w:rsidR="00133C7F" w:rsidRPr="00133C7F">
                <w:rPr>
                  <w:rStyle w:val="Lienhypertexte"/>
                  <w:rFonts w:ascii="Arial" w:eastAsia="MS Mincho" w:hAnsi="Arial" w:cs="Arial"/>
                  <w:sz w:val="14"/>
                  <w:szCs w:val="14"/>
                </w:rPr>
                <w:t>CP-211049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A3CF61A"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FBA2D06"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45DF00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2CE4D3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43C1E87" w14:textId="77777777" w:rsidTr="00744EF9">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F41C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AB8FF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6BDD4CF" w14:textId="77777777" w:rsidR="00133C7F" w:rsidRPr="00133C7F" w:rsidRDefault="002517D5" w:rsidP="00133C7F">
            <w:pPr>
              <w:spacing w:after="0"/>
              <w:rPr>
                <w:rFonts w:ascii="Arial" w:eastAsia="MS Mincho" w:hAnsi="Arial" w:cs="Arial"/>
                <w:sz w:val="14"/>
                <w:szCs w:val="14"/>
              </w:rPr>
            </w:pPr>
            <w:hyperlink r:id="rId159" w:history="1">
              <w:r w:rsidR="00133C7F" w:rsidRPr="00744EF9">
                <w:rPr>
                  <w:rStyle w:val="Lienhypertexte"/>
                  <w:rFonts w:ascii="Arial" w:eastAsia="MS Mincho" w:hAnsi="Arial" w:cs="Arial"/>
                  <w:sz w:val="14"/>
                  <w:szCs w:val="14"/>
                </w:rPr>
                <w:t>CP-211050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99F53F"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C6248E0"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192B52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43C9C1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B03612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6BFF8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36B9C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81078A" w14:textId="77777777" w:rsidR="00133C7F" w:rsidRPr="00133C7F" w:rsidRDefault="002517D5" w:rsidP="00133C7F">
            <w:pPr>
              <w:spacing w:after="0"/>
              <w:rPr>
                <w:rFonts w:ascii="Arial" w:eastAsia="MS Mincho" w:hAnsi="Arial" w:cs="Arial"/>
                <w:sz w:val="14"/>
                <w:szCs w:val="14"/>
              </w:rPr>
            </w:pPr>
            <w:hyperlink r:id="rId160" w:history="1">
              <w:r w:rsidR="00133C7F" w:rsidRPr="00133C7F">
                <w:rPr>
                  <w:rStyle w:val="Lienhypertexte"/>
                  <w:rFonts w:ascii="Arial" w:eastAsia="MS Mincho" w:hAnsi="Arial" w:cs="Arial"/>
                  <w:sz w:val="14"/>
                  <w:szCs w:val="14"/>
                </w:rPr>
                <w:t>CP-211051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60B1E97"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3A1381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F1646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9A6B1E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49A391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BB3E40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3F8A8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3B145E9" w14:textId="77777777" w:rsidR="00133C7F" w:rsidRPr="00133C7F" w:rsidRDefault="002517D5" w:rsidP="00133C7F">
            <w:pPr>
              <w:spacing w:after="0"/>
              <w:rPr>
                <w:rFonts w:ascii="Arial" w:eastAsia="MS Mincho" w:hAnsi="Arial" w:cs="Arial"/>
                <w:sz w:val="14"/>
                <w:szCs w:val="14"/>
              </w:rPr>
            </w:pPr>
            <w:hyperlink r:id="rId161" w:history="1">
              <w:r w:rsidR="00133C7F" w:rsidRPr="00133C7F">
                <w:rPr>
                  <w:rStyle w:val="Lienhypertexte"/>
                  <w:rFonts w:ascii="Arial" w:eastAsia="MS Mincho" w:hAnsi="Arial" w:cs="Arial"/>
                  <w:sz w:val="14"/>
                  <w:szCs w:val="14"/>
                </w:rPr>
                <w:t>CP-211052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2D3EDB0"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523DF3"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91F51E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96788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B3AAAC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B8E13B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97D2F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F85F686" w14:textId="77777777" w:rsidR="00133C7F" w:rsidRPr="00133C7F" w:rsidRDefault="002517D5" w:rsidP="00133C7F">
            <w:pPr>
              <w:spacing w:after="0"/>
              <w:rPr>
                <w:rFonts w:ascii="Arial" w:eastAsia="MS Mincho" w:hAnsi="Arial" w:cs="Arial"/>
                <w:sz w:val="14"/>
                <w:szCs w:val="14"/>
              </w:rPr>
            </w:pPr>
            <w:hyperlink r:id="rId162" w:history="1">
              <w:r w:rsidR="00133C7F" w:rsidRPr="00133C7F">
                <w:rPr>
                  <w:rStyle w:val="Lienhypertexte"/>
                  <w:rFonts w:ascii="Arial" w:eastAsia="MS Mincho" w:hAnsi="Arial" w:cs="Arial"/>
                  <w:sz w:val="14"/>
                  <w:szCs w:val="14"/>
                </w:rPr>
                <w:t>CP-211053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14F3884"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37DE8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560617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88FC0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89AAF3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B5B01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3227FF"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43524DA" w14:textId="77777777" w:rsidR="00133C7F" w:rsidRPr="00133C7F" w:rsidRDefault="002517D5" w:rsidP="00133C7F">
            <w:pPr>
              <w:spacing w:after="0"/>
              <w:rPr>
                <w:rFonts w:ascii="Arial" w:eastAsia="MS Mincho" w:hAnsi="Arial" w:cs="Arial"/>
                <w:sz w:val="14"/>
                <w:szCs w:val="14"/>
              </w:rPr>
            </w:pPr>
            <w:hyperlink r:id="rId163" w:history="1">
              <w:r w:rsidR="00133C7F" w:rsidRPr="00133C7F">
                <w:rPr>
                  <w:rStyle w:val="Lienhypertexte"/>
                  <w:rFonts w:ascii="Arial" w:eastAsia="MS Mincho" w:hAnsi="Arial" w:cs="Arial"/>
                  <w:sz w:val="14"/>
                  <w:szCs w:val="14"/>
                </w:rPr>
                <w:t>CP-211054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5D3700D"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CT aspects of Cellular IoT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7E66AF"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3617B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539E1D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39EC38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4048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2AB5A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870535" w14:textId="77777777" w:rsidR="00133C7F" w:rsidRPr="00133C7F" w:rsidRDefault="002517D5" w:rsidP="00133C7F">
            <w:pPr>
              <w:spacing w:after="0"/>
              <w:rPr>
                <w:rFonts w:ascii="Arial" w:eastAsia="MS Mincho" w:hAnsi="Arial" w:cs="Arial"/>
                <w:sz w:val="14"/>
                <w:szCs w:val="14"/>
              </w:rPr>
            </w:pPr>
            <w:hyperlink r:id="rId164" w:history="1">
              <w:r w:rsidR="00133C7F" w:rsidRPr="00133C7F">
                <w:rPr>
                  <w:rStyle w:val="Lienhypertexte"/>
                  <w:rFonts w:ascii="Arial" w:eastAsia="MS Mincho" w:hAnsi="Arial" w:cs="Arial"/>
                  <w:sz w:val="14"/>
                  <w:szCs w:val="14"/>
                </w:rPr>
                <w:t>CP-211055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DDF97AC" w14:textId="77777777" w:rsidR="00133C7F" w:rsidRPr="00133C7F" w:rsidRDefault="00133C7F" w:rsidP="00133C7F">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5CA7E0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4516C2C"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2AF8C1B"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6DBA03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BFABB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2C7D7A"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D68910" w14:textId="77777777" w:rsidR="00133C7F" w:rsidRPr="00133C7F" w:rsidRDefault="002517D5" w:rsidP="00133C7F">
            <w:pPr>
              <w:spacing w:after="0"/>
              <w:rPr>
                <w:rFonts w:ascii="Arial" w:eastAsia="MS Mincho" w:hAnsi="Arial" w:cs="Arial"/>
                <w:sz w:val="14"/>
                <w:szCs w:val="14"/>
              </w:rPr>
            </w:pPr>
            <w:hyperlink r:id="rId165" w:history="1">
              <w:r w:rsidR="00133C7F" w:rsidRPr="00133C7F">
                <w:rPr>
                  <w:rStyle w:val="Lienhypertexte"/>
                  <w:rFonts w:ascii="Arial" w:eastAsia="MS Mincho" w:hAnsi="Arial" w:cs="Arial"/>
                  <w:sz w:val="14"/>
                  <w:szCs w:val="14"/>
                </w:rPr>
                <w:t>CP-211056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254F930"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 on 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0E88021"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28835B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E81DBD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787DF9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9D76F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951D8"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AF5B830" w14:textId="77777777" w:rsidR="00133C7F" w:rsidRPr="00133C7F" w:rsidRDefault="002517D5" w:rsidP="00133C7F">
            <w:pPr>
              <w:spacing w:after="0"/>
              <w:rPr>
                <w:rFonts w:ascii="Arial" w:eastAsia="MS Mincho" w:hAnsi="Arial" w:cs="Arial"/>
                <w:sz w:val="14"/>
                <w:szCs w:val="14"/>
              </w:rPr>
            </w:pPr>
            <w:hyperlink r:id="rId166" w:history="1">
              <w:r w:rsidR="00133C7F" w:rsidRPr="00133C7F">
                <w:rPr>
                  <w:rStyle w:val="Lienhypertexte"/>
                  <w:rFonts w:ascii="Arial" w:eastAsia="MS Mincho" w:hAnsi="Arial" w:cs="Arial"/>
                  <w:sz w:val="14"/>
                  <w:szCs w:val="14"/>
                </w:rPr>
                <w:t>CP-211057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A7F8C9"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9FFE75A"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95B213E"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170E2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F91214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29884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0E1640"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7786BF1" w14:textId="77777777" w:rsidR="00133C7F" w:rsidRPr="00133C7F" w:rsidRDefault="002517D5" w:rsidP="00133C7F">
            <w:pPr>
              <w:spacing w:after="0"/>
              <w:rPr>
                <w:rFonts w:ascii="Arial" w:eastAsia="MS Mincho" w:hAnsi="Arial" w:cs="Arial"/>
                <w:sz w:val="14"/>
                <w:szCs w:val="14"/>
              </w:rPr>
            </w:pPr>
            <w:hyperlink r:id="rId167" w:history="1">
              <w:r w:rsidR="00133C7F" w:rsidRPr="00133C7F">
                <w:rPr>
                  <w:rStyle w:val="Lienhypertexte"/>
                  <w:rFonts w:ascii="Arial" w:eastAsia="MS Mincho" w:hAnsi="Arial" w:cs="Arial"/>
                  <w:sz w:val="14"/>
                  <w:szCs w:val="14"/>
                </w:rPr>
                <w:t>CP-211058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1D1DC75" w14:textId="77777777" w:rsidR="00133C7F" w:rsidRPr="00133C7F" w:rsidRDefault="00133C7F" w:rsidP="00133C7F">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03618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BC1369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E58CBD8"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8E4BAB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B61B0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378F8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48AA396" w14:textId="77777777" w:rsidR="00133C7F" w:rsidRPr="00133C7F" w:rsidRDefault="002517D5" w:rsidP="00133C7F">
            <w:pPr>
              <w:spacing w:after="0"/>
              <w:rPr>
                <w:rFonts w:ascii="Arial" w:eastAsia="MS Mincho" w:hAnsi="Arial" w:cs="Arial"/>
                <w:sz w:val="14"/>
                <w:szCs w:val="14"/>
              </w:rPr>
            </w:pPr>
            <w:hyperlink r:id="rId168" w:history="1">
              <w:r w:rsidR="00133C7F" w:rsidRPr="00133C7F">
                <w:rPr>
                  <w:rStyle w:val="Lienhypertexte"/>
                  <w:rFonts w:ascii="Arial" w:eastAsia="MS Mincho" w:hAnsi="Arial" w:cs="Arial"/>
                  <w:sz w:val="14"/>
                  <w:szCs w:val="14"/>
                </w:rPr>
                <w:t>CP-211075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5B26E08"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934201E"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FC0F87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907BCD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D4F535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DB7E7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900E85"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589FC5B" w14:textId="77777777" w:rsidR="00133C7F" w:rsidRPr="00133C7F" w:rsidRDefault="002517D5" w:rsidP="00133C7F">
            <w:pPr>
              <w:spacing w:after="0"/>
              <w:rPr>
                <w:rFonts w:ascii="Arial" w:eastAsia="MS Mincho" w:hAnsi="Arial" w:cs="Arial"/>
                <w:sz w:val="14"/>
                <w:szCs w:val="14"/>
              </w:rPr>
            </w:pPr>
            <w:hyperlink r:id="rId169" w:history="1">
              <w:r w:rsidR="00133C7F" w:rsidRPr="00133C7F">
                <w:rPr>
                  <w:rStyle w:val="Lienhypertexte"/>
                  <w:rFonts w:ascii="Arial" w:eastAsia="MS Mincho" w:hAnsi="Arial" w:cs="Arial"/>
                  <w:sz w:val="14"/>
                  <w:szCs w:val="14"/>
                </w:rPr>
                <w:t>CP-211100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A2E216" w14:textId="77777777" w:rsidR="00133C7F" w:rsidRPr="00133C7F" w:rsidRDefault="00133C7F" w:rsidP="00133C7F">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8C83438" w14:textId="77777777" w:rsidR="00133C7F" w:rsidRPr="00133C7F" w:rsidRDefault="00133C7F" w:rsidP="00133C7F">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388141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77CF1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0603EB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3CB86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7AF6B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B56FC1B" w14:textId="77777777" w:rsidR="00133C7F" w:rsidRPr="00133C7F" w:rsidRDefault="002517D5" w:rsidP="00133C7F">
            <w:pPr>
              <w:spacing w:after="0"/>
              <w:rPr>
                <w:rFonts w:ascii="Arial" w:eastAsia="MS Mincho" w:hAnsi="Arial" w:cs="Arial"/>
                <w:sz w:val="14"/>
                <w:szCs w:val="14"/>
              </w:rPr>
            </w:pPr>
            <w:hyperlink r:id="rId170" w:history="1">
              <w:r w:rsidR="00133C7F" w:rsidRPr="00133C7F">
                <w:rPr>
                  <w:rStyle w:val="Lienhypertexte"/>
                  <w:rFonts w:ascii="Arial" w:eastAsia="MS Mincho" w:hAnsi="Arial" w:cs="Arial"/>
                  <w:sz w:val="14"/>
                  <w:szCs w:val="14"/>
                </w:rPr>
                <w:t>CP-211101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1271F3" w14:textId="77777777" w:rsidR="00133C7F" w:rsidRPr="00133C7F" w:rsidRDefault="00133C7F" w:rsidP="00133C7F">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5AA3E76" w14:textId="77777777" w:rsidR="00133C7F" w:rsidRPr="00133C7F" w:rsidRDefault="00133C7F" w:rsidP="00133C7F">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2AFDC5"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F5664A8"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5D0527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521F5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88021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0C47C18" w14:textId="77777777" w:rsidR="00133C7F" w:rsidRPr="00133C7F" w:rsidRDefault="002517D5" w:rsidP="00133C7F">
            <w:pPr>
              <w:spacing w:after="0"/>
              <w:rPr>
                <w:rFonts w:ascii="Arial" w:eastAsia="MS Mincho" w:hAnsi="Arial" w:cs="Arial"/>
                <w:sz w:val="14"/>
                <w:szCs w:val="14"/>
              </w:rPr>
            </w:pPr>
            <w:hyperlink r:id="rId171" w:history="1">
              <w:r w:rsidR="00133C7F" w:rsidRPr="00133C7F">
                <w:rPr>
                  <w:rStyle w:val="Lienhypertexte"/>
                  <w:rFonts w:ascii="Arial" w:eastAsia="MS Mincho" w:hAnsi="Arial" w:cs="Arial"/>
                  <w:sz w:val="14"/>
                  <w:szCs w:val="14"/>
                </w:rPr>
                <w:t>CP-211120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D97053" w14:textId="77777777" w:rsidR="00133C7F" w:rsidRPr="00133C7F" w:rsidRDefault="00133C7F" w:rsidP="00133C7F">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CB6DE32" w14:textId="77777777" w:rsidR="00133C7F" w:rsidRPr="00133C7F" w:rsidRDefault="00133C7F" w:rsidP="00133C7F">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E76E6EC"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285E5D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6193F6D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93AE9"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B55CAA4" w14:textId="77777777" w:rsidR="00351268" w:rsidRPr="00133C7F" w:rsidRDefault="00351268"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4BF927" w14:textId="77777777" w:rsidR="00351268" w:rsidRPr="00133C7F" w:rsidRDefault="002517D5" w:rsidP="00351268">
            <w:pPr>
              <w:spacing w:after="0"/>
              <w:rPr>
                <w:rFonts w:ascii="Arial" w:eastAsia="MS Mincho" w:hAnsi="Arial" w:cs="Arial"/>
                <w:sz w:val="14"/>
                <w:szCs w:val="14"/>
              </w:rPr>
            </w:pPr>
            <w:hyperlink r:id="rId172" w:history="1">
              <w:r w:rsidR="00351268" w:rsidRPr="00133C7F">
                <w:rPr>
                  <w:rStyle w:val="Lienhypertexte"/>
                  <w:rFonts w:ascii="Arial" w:eastAsia="MS Mincho" w:hAnsi="Arial" w:cs="Arial"/>
                  <w:sz w:val="14"/>
                  <w:szCs w:val="14"/>
                </w:rPr>
                <w:t>CP-211284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EA22582" w14:textId="77777777" w:rsidR="00351268" w:rsidRPr="00133C7F" w:rsidRDefault="00351268" w:rsidP="00351268">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D85CBFC" w14:textId="77777777" w:rsidR="00351268" w:rsidRPr="00133C7F" w:rsidRDefault="00351268" w:rsidP="00351268">
            <w:pPr>
              <w:spacing w:after="0"/>
              <w:rPr>
                <w:rFonts w:ascii="Arial" w:eastAsia="MS Mincho" w:hAnsi="Arial" w:cs="Arial"/>
              </w:rPr>
            </w:pPr>
            <w:r w:rsidRPr="00133C7F">
              <w:rPr>
                <w:rFonts w:ascii="Arial" w:eastAsia="MS Mincho" w:hAnsi="Arial" w:cs="Arial"/>
              </w:rPr>
              <w:t>Apple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0EF61C7" w14:textId="77777777" w:rsidR="00351268" w:rsidRPr="00133C7F" w:rsidRDefault="00351268"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A870A54" w14:textId="77777777" w:rsidR="00351268" w:rsidRDefault="00351268" w:rsidP="00351268">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14:paraId="19A3F5E2" w14:textId="77777777" w:rsidR="00351268" w:rsidRDefault="00351268" w:rsidP="00351268">
            <w:pPr>
              <w:spacing w:after="0"/>
              <w:rPr>
                <w:rFonts w:ascii="Arial" w:hAnsi="Arial" w:cs="Arial"/>
                <w:lang w:val="en-US"/>
              </w:rPr>
            </w:pPr>
          </w:p>
          <w:p w14:paraId="421CAFE0" w14:textId="77777777" w:rsidR="00351268" w:rsidRPr="00133C7F" w:rsidRDefault="00351268" w:rsidP="00351268">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14:paraId="612DF4B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472A25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A37C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4CA76CE" w14:textId="77777777" w:rsidR="00133C7F" w:rsidRPr="00133C7F" w:rsidRDefault="002517D5" w:rsidP="00133C7F">
            <w:pPr>
              <w:spacing w:after="0"/>
              <w:rPr>
                <w:rFonts w:ascii="Arial" w:eastAsia="MS Mincho" w:hAnsi="Arial" w:cs="Arial"/>
                <w:sz w:val="14"/>
                <w:szCs w:val="14"/>
              </w:rPr>
            </w:pPr>
            <w:hyperlink r:id="rId173" w:history="1">
              <w:r w:rsidR="00133C7F" w:rsidRPr="00133C7F">
                <w:rPr>
                  <w:rStyle w:val="Lienhypertexte"/>
                  <w:rFonts w:ascii="Arial" w:eastAsia="MS Mincho" w:hAnsi="Arial" w:cs="Arial"/>
                  <w:sz w:val="14"/>
                  <w:szCs w:val="14"/>
                </w:rPr>
                <w:t>CP-211150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63C8870"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B4B151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A74FC7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506CE88"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4ECE647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1140D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F10200"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BE66C93" w14:textId="77777777" w:rsidR="00133C7F" w:rsidRPr="00133C7F" w:rsidRDefault="002517D5" w:rsidP="00133C7F">
            <w:pPr>
              <w:spacing w:after="0"/>
              <w:rPr>
                <w:rFonts w:ascii="Arial" w:eastAsia="MS Mincho" w:hAnsi="Arial" w:cs="Arial"/>
                <w:sz w:val="14"/>
                <w:szCs w:val="14"/>
              </w:rPr>
            </w:pPr>
            <w:hyperlink r:id="rId174" w:history="1">
              <w:r w:rsidR="00133C7F" w:rsidRPr="00133C7F">
                <w:rPr>
                  <w:rStyle w:val="Lienhypertexte"/>
                  <w:rFonts w:ascii="Arial" w:eastAsia="MS Mincho" w:hAnsi="Arial" w:cs="Arial"/>
                  <w:sz w:val="14"/>
                  <w:szCs w:val="14"/>
                </w:rPr>
                <w:t>CP-211156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1E0348B"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14C9D21"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34AC4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C280A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7F9DE10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EF1860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0392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8D48E2" w14:textId="77777777" w:rsidR="00133C7F" w:rsidRPr="00133C7F" w:rsidRDefault="002517D5" w:rsidP="00133C7F">
            <w:pPr>
              <w:spacing w:after="0"/>
              <w:rPr>
                <w:rFonts w:ascii="Arial" w:eastAsia="MS Mincho" w:hAnsi="Arial" w:cs="Arial"/>
                <w:sz w:val="14"/>
                <w:szCs w:val="14"/>
              </w:rPr>
            </w:pPr>
            <w:hyperlink r:id="rId175" w:history="1">
              <w:r w:rsidR="00133C7F" w:rsidRPr="00133C7F">
                <w:rPr>
                  <w:rStyle w:val="Lienhypertexte"/>
                  <w:rFonts w:ascii="Arial" w:eastAsia="MS Mincho" w:hAnsi="Arial" w:cs="Arial"/>
                  <w:sz w:val="14"/>
                  <w:szCs w:val="14"/>
                </w:rPr>
                <w:t>CP-211166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031FD76" w14:textId="77777777" w:rsidR="00133C7F" w:rsidRPr="00133C7F" w:rsidRDefault="00133C7F" w:rsidP="00133C7F">
            <w:pPr>
              <w:spacing w:after="0"/>
              <w:rPr>
                <w:rFonts w:ascii="Arial" w:eastAsia="MS Mincho" w:hAnsi="Arial" w:cs="Arial"/>
              </w:rPr>
            </w:pPr>
            <w:r w:rsidRPr="00133C7F">
              <w:rPr>
                <w:rFonts w:ascii="Arial" w:eastAsia="MS Mincho" w:hAnsi="Arial" w:cs="Arial"/>
              </w:rPr>
              <w:t>Introduction of new SIP media feature tag "gateway-crs"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8D57F57" w14:textId="77777777" w:rsidR="00133C7F" w:rsidRPr="00133C7F" w:rsidRDefault="00133C7F" w:rsidP="00133C7F">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18326E4"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F77BD17" w14:textId="77777777" w:rsidR="00B51B35" w:rsidRPr="00133C7F" w:rsidRDefault="00B51B35" w:rsidP="00133C7F">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133C7F" w:rsidRPr="00133C7F" w14:paraId="251D716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CF139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130B69F"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4DAAEE7" w14:textId="77777777" w:rsidR="00133C7F" w:rsidRPr="00133C7F" w:rsidRDefault="002517D5" w:rsidP="00133C7F">
            <w:pPr>
              <w:spacing w:after="0"/>
              <w:rPr>
                <w:rFonts w:ascii="Arial" w:eastAsia="MS Mincho" w:hAnsi="Arial" w:cs="Arial"/>
                <w:sz w:val="14"/>
                <w:szCs w:val="14"/>
              </w:rPr>
            </w:pPr>
            <w:hyperlink r:id="rId176" w:history="1">
              <w:r w:rsidR="00133C7F" w:rsidRPr="00133C7F">
                <w:rPr>
                  <w:rStyle w:val="Lienhypertexte"/>
                  <w:rFonts w:ascii="Arial" w:eastAsia="MS Mincho" w:hAnsi="Arial" w:cs="Arial"/>
                  <w:sz w:val="14"/>
                  <w:szCs w:val="14"/>
                </w:rPr>
                <w:t>CP-211211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474B626"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C7CAEAA"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64587F2"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47D471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AE2DC2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948F2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43B17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2FCF3C8" w14:textId="77777777" w:rsidR="00133C7F" w:rsidRPr="00133C7F" w:rsidRDefault="002517D5" w:rsidP="00133C7F">
            <w:pPr>
              <w:spacing w:after="0"/>
              <w:rPr>
                <w:rFonts w:ascii="Arial" w:eastAsia="MS Mincho" w:hAnsi="Arial" w:cs="Arial"/>
                <w:sz w:val="14"/>
                <w:szCs w:val="14"/>
              </w:rPr>
            </w:pPr>
            <w:hyperlink r:id="rId177" w:history="1">
              <w:r w:rsidR="00133C7F" w:rsidRPr="00133C7F">
                <w:rPr>
                  <w:rStyle w:val="Lienhypertexte"/>
                  <w:rFonts w:ascii="Arial" w:eastAsia="MS Mincho" w:hAnsi="Arial" w:cs="Arial"/>
                  <w:sz w:val="14"/>
                  <w:szCs w:val="14"/>
                </w:rPr>
                <w:t>CP-211212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D2124A8"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B883B8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460F66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6D8813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FEFF66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C237EB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C1B43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A2C35A4" w14:textId="77777777" w:rsidR="00133C7F" w:rsidRPr="00133C7F" w:rsidRDefault="002517D5" w:rsidP="00133C7F">
            <w:pPr>
              <w:spacing w:after="0"/>
              <w:rPr>
                <w:rFonts w:ascii="Arial" w:eastAsia="MS Mincho" w:hAnsi="Arial" w:cs="Arial"/>
                <w:sz w:val="14"/>
                <w:szCs w:val="14"/>
              </w:rPr>
            </w:pPr>
            <w:hyperlink r:id="rId178" w:history="1">
              <w:r w:rsidR="00133C7F" w:rsidRPr="00133C7F">
                <w:rPr>
                  <w:rStyle w:val="Lienhypertexte"/>
                  <w:rFonts w:ascii="Arial" w:eastAsia="MS Mincho" w:hAnsi="Arial" w:cs="Arial"/>
                  <w:sz w:val="14"/>
                  <w:szCs w:val="14"/>
                </w:rPr>
                <w:t>CP-211229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D12B83C"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2329F9B"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B21AD9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60C464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410652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3CC3ECE"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92550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1D3DDFB" w14:textId="77777777" w:rsidR="00133C7F" w:rsidRPr="00133C7F" w:rsidRDefault="002517D5" w:rsidP="00133C7F">
            <w:pPr>
              <w:spacing w:after="0"/>
              <w:rPr>
                <w:rFonts w:ascii="Arial" w:eastAsia="MS Mincho" w:hAnsi="Arial" w:cs="Arial"/>
                <w:sz w:val="14"/>
                <w:szCs w:val="14"/>
              </w:rPr>
            </w:pPr>
            <w:hyperlink r:id="rId179" w:history="1">
              <w:r w:rsidR="00133C7F" w:rsidRPr="00133C7F">
                <w:rPr>
                  <w:rStyle w:val="Lienhypertexte"/>
                  <w:rFonts w:ascii="Arial" w:eastAsia="MS Mincho" w:hAnsi="Arial" w:cs="Arial"/>
                  <w:sz w:val="14"/>
                  <w:szCs w:val="14"/>
                </w:rPr>
                <w:t>CP-211230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7F7BF20"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PCC-Enh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66BF968"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4BC8E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166E94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3F858C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405FFA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2EA6F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9C8ACD2" w14:textId="77777777" w:rsidR="00133C7F" w:rsidRPr="00133C7F" w:rsidRDefault="002517D5" w:rsidP="00133C7F">
            <w:pPr>
              <w:spacing w:after="0"/>
              <w:rPr>
                <w:rFonts w:ascii="Arial" w:eastAsia="MS Mincho" w:hAnsi="Arial" w:cs="Arial"/>
                <w:sz w:val="14"/>
                <w:szCs w:val="14"/>
              </w:rPr>
            </w:pPr>
            <w:hyperlink r:id="rId180" w:history="1">
              <w:r w:rsidR="00133C7F" w:rsidRPr="00133C7F">
                <w:rPr>
                  <w:rStyle w:val="Lienhypertexte"/>
                  <w:rFonts w:ascii="Arial" w:eastAsia="MS Mincho" w:hAnsi="Arial" w:cs="Arial"/>
                  <w:sz w:val="14"/>
                  <w:szCs w:val="14"/>
                </w:rPr>
                <w:t>CP-211233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29AD29F"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88F11E6"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3AE933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B52D66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B429FA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72B40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70E29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5B23665" w14:textId="77777777" w:rsidR="00133C7F" w:rsidRPr="00133C7F" w:rsidRDefault="002517D5" w:rsidP="00133C7F">
            <w:pPr>
              <w:spacing w:after="0"/>
              <w:rPr>
                <w:rFonts w:ascii="Arial" w:eastAsia="MS Mincho" w:hAnsi="Arial" w:cs="Arial"/>
                <w:sz w:val="14"/>
                <w:szCs w:val="14"/>
              </w:rPr>
            </w:pPr>
            <w:hyperlink r:id="rId181" w:history="1">
              <w:r w:rsidR="00133C7F" w:rsidRPr="00133C7F">
                <w:rPr>
                  <w:rStyle w:val="Lienhypertexte"/>
                  <w:rFonts w:ascii="Arial" w:eastAsia="MS Mincho" w:hAnsi="Arial" w:cs="Arial"/>
                  <w:sz w:val="14"/>
                  <w:szCs w:val="14"/>
                </w:rPr>
                <w:t>CP-211242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0DD6B3F"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96856AE"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D248B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3CB04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5B5C51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F3B50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7525A4"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631B25C" w14:textId="77777777" w:rsidR="00133C7F" w:rsidRPr="00133C7F" w:rsidRDefault="002517D5" w:rsidP="00133C7F">
            <w:pPr>
              <w:spacing w:after="0"/>
              <w:rPr>
                <w:rFonts w:ascii="Arial" w:eastAsia="MS Mincho" w:hAnsi="Arial" w:cs="Arial"/>
                <w:sz w:val="14"/>
                <w:szCs w:val="14"/>
              </w:rPr>
            </w:pPr>
            <w:hyperlink r:id="rId182" w:history="1">
              <w:r w:rsidR="00133C7F" w:rsidRPr="00133C7F">
                <w:rPr>
                  <w:rStyle w:val="Lienhypertexte"/>
                  <w:rFonts w:ascii="Arial" w:eastAsia="MS Mincho" w:hAnsi="Arial" w:cs="Arial"/>
                  <w:sz w:val="14"/>
                  <w:szCs w:val="14"/>
                </w:rPr>
                <w:t>CP-211243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944C96"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4AF62E"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DD2F47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0F9441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EBCD56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95655E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29426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9E51C99" w14:textId="77777777" w:rsidR="00133C7F" w:rsidRPr="00133C7F" w:rsidRDefault="002517D5" w:rsidP="00133C7F">
            <w:pPr>
              <w:spacing w:after="0"/>
              <w:rPr>
                <w:rFonts w:ascii="Arial" w:eastAsia="MS Mincho" w:hAnsi="Arial" w:cs="Arial"/>
                <w:sz w:val="14"/>
                <w:szCs w:val="14"/>
              </w:rPr>
            </w:pPr>
            <w:hyperlink r:id="rId183" w:history="1">
              <w:r w:rsidR="00133C7F" w:rsidRPr="00133C7F">
                <w:rPr>
                  <w:rStyle w:val="Lienhypertexte"/>
                  <w:rFonts w:ascii="Arial" w:eastAsia="MS Mincho" w:hAnsi="Arial" w:cs="Arial"/>
                  <w:sz w:val="14"/>
                  <w:szCs w:val="14"/>
                </w:rPr>
                <w:t>CP-211244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586CF62"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CEA61D"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5C77344"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9DAB2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24CFA4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52E9F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E7839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CAF711F" w14:textId="77777777" w:rsidR="00133C7F" w:rsidRPr="00133C7F" w:rsidRDefault="002517D5" w:rsidP="00133C7F">
            <w:pPr>
              <w:spacing w:after="0"/>
              <w:rPr>
                <w:rFonts w:ascii="Arial" w:eastAsia="MS Mincho" w:hAnsi="Arial" w:cs="Arial"/>
                <w:sz w:val="14"/>
                <w:szCs w:val="14"/>
              </w:rPr>
            </w:pPr>
            <w:hyperlink r:id="rId184" w:history="1">
              <w:r w:rsidR="00133C7F" w:rsidRPr="00133C7F">
                <w:rPr>
                  <w:rStyle w:val="Lienhypertexte"/>
                  <w:rFonts w:ascii="Arial" w:eastAsia="MS Mincho" w:hAnsi="Arial" w:cs="Arial"/>
                  <w:sz w:val="14"/>
                  <w:szCs w:val="14"/>
                </w:rPr>
                <w:t>CP-211245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193A07B"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806FF1"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553418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067F4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7CB5F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2AD7A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C9F00CC"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AEE6CB4" w14:textId="77777777" w:rsidR="00133C7F" w:rsidRPr="00133C7F" w:rsidRDefault="002517D5" w:rsidP="00133C7F">
            <w:pPr>
              <w:spacing w:after="0"/>
              <w:rPr>
                <w:rFonts w:ascii="Arial" w:eastAsia="MS Mincho" w:hAnsi="Arial" w:cs="Arial"/>
                <w:sz w:val="14"/>
                <w:szCs w:val="14"/>
              </w:rPr>
            </w:pPr>
            <w:hyperlink r:id="rId185" w:history="1">
              <w:r w:rsidR="00133C7F" w:rsidRPr="00133C7F">
                <w:rPr>
                  <w:rStyle w:val="Lienhypertexte"/>
                  <w:rFonts w:ascii="Arial" w:eastAsia="MS Mincho" w:hAnsi="Arial" w:cs="Arial"/>
                  <w:sz w:val="14"/>
                  <w:szCs w:val="14"/>
                </w:rPr>
                <w:t>CP-211246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CCD9A7"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8C6D894"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F6F5173"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C947EA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8A9CA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02BD4C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8F7DD0"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DA5707" w14:textId="77777777" w:rsidR="00133C7F" w:rsidRPr="00133C7F" w:rsidRDefault="002517D5" w:rsidP="00133C7F">
            <w:pPr>
              <w:spacing w:after="0"/>
              <w:rPr>
                <w:rFonts w:ascii="Arial" w:eastAsia="MS Mincho" w:hAnsi="Arial" w:cs="Arial"/>
                <w:sz w:val="14"/>
                <w:szCs w:val="14"/>
              </w:rPr>
            </w:pPr>
            <w:hyperlink r:id="rId186" w:history="1">
              <w:r w:rsidR="00133C7F" w:rsidRPr="00133C7F">
                <w:rPr>
                  <w:rStyle w:val="Lienhypertexte"/>
                  <w:rFonts w:ascii="Arial" w:eastAsia="MS Mincho" w:hAnsi="Arial" w:cs="Arial"/>
                  <w:sz w:val="14"/>
                  <w:szCs w:val="14"/>
                </w:rPr>
                <w:t>CP-211247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E496DD4"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07200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664875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9A98D9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595D9E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C95E06"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28CC65"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4360BB8" w14:textId="77777777" w:rsidR="00133C7F" w:rsidRPr="00133C7F" w:rsidRDefault="002517D5" w:rsidP="00133C7F">
            <w:pPr>
              <w:spacing w:after="0"/>
              <w:rPr>
                <w:rFonts w:ascii="Arial" w:eastAsia="MS Mincho" w:hAnsi="Arial" w:cs="Arial"/>
                <w:sz w:val="14"/>
                <w:szCs w:val="14"/>
              </w:rPr>
            </w:pPr>
            <w:hyperlink r:id="rId187" w:history="1">
              <w:r w:rsidR="00133C7F" w:rsidRPr="00133C7F">
                <w:rPr>
                  <w:rStyle w:val="Lienhypertexte"/>
                  <w:rFonts w:ascii="Arial" w:eastAsia="MS Mincho" w:hAnsi="Arial" w:cs="Arial"/>
                  <w:sz w:val="14"/>
                  <w:szCs w:val="14"/>
                </w:rPr>
                <w:t>CP-211248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86C6132"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eCAPIF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0D97C5B"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284639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ED31A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76AFD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D5AA1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EC1F0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06E6EF5" w14:textId="77777777" w:rsidR="00133C7F" w:rsidRPr="00133C7F" w:rsidRDefault="002517D5" w:rsidP="00133C7F">
            <w:pPr>
              <w:spacing w:after="0"/>
              <w:rPr>
                <w:rFonts w:ascii="Arial" w:eastAsia="MS Mincho" w:hAnsi="Arial" w:cs="Arial"/>
                <w:sz w:val="14"/>
                <w:szCs w:val="14"/>
              </w:rPr>
            </w:pPr>
            <w:hyperlink r:id="rId188" w:history="1">
              <w:r w:rsidR="00133C7F" w:rsidRPr="00133C7F">
                <w:rPr>
                  <w:rStyle w:val="Lienhypertexte"/>
                  <w:rFonts w:ascii="Arial" w:eastAsia="MS Mincho" w:hAnsi="Arial" w:cs="Arial"/>
                  <w:sz w:val="14"/>
                  <w:szCs w:val="14"/>
                </w:rPr>
                <w:t>CP-211249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7A3A80A"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C7244DA"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C8220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6CE67A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34B550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8C328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7B37C3"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917220F" w14:textId="77777777" w:rsidR="00133C7F" w:rsidRPr="00133C7F" w:rsidRDefault="002517D5" w:rsidP="00133C7F">
            <w:pPr>
              <w:spacing w:after="0"/>
              <w:rPr>
                <w:rFonts w:ascii="Arial" w:eastAsia="MS Mincho" w:hAnsi="Arial" w:cs="Arial"/>
                <w:sz w:val="14"/>
                <w:szCs w:val="14"/>
              </w:rPr>
            </w:pPr>
            <w:hyperlink r:id="rId189" w:history="1">
              <w:r w:rsidR="00133C7F" w:rsidRPr="00133C7F">
                <w:rPr>
                  <w:rStyle w:val="Lienhypertexte"/>
                  <w:rFonts w:ascii="Arial" w:eastAsia="MS Mincho" w:hAnsi="Arial" w:cs="Arial"/>
                  <w:sz w:val="14"/>
                  <w:szCs w:val="14"/>
                </w:rPr>
                <w:t>CP-211250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7827A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AD22A0"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416110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D98A05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FFFBFB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092B2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6C979E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A5704DC" w14:textId="77777777" w:rsidR="00133C7F" w:rsidRPr="00133C7F" w:rsidRDefault="002517D5" w:rsidP="00133C7F">
            <w:pPr>
              <w:spacing w:after="0"/>
              <w:rPr>
                <w:rFonts w:ascii="Arial" w:eastAsia="MS Mincho" w:hAnsi="Arial" w:cs="Arial"/>
                <w:sz w:val="14"/>
                <w:szCs w:val="14"/>
              </w:rPr>
            </w:pPr>
            <w:hyperlink r:id="rId190" w:history="1">
              <w:r w:rsidR="00133C7F" w:rsidRPr="00133C7F">
                <w:rPr>
                  <w:rStyle w:val="Lienhypertexte"/>
                  <w:rFonts w:ascii="Arial" w:eastAsia="MS Mincho" w:hAnsi="Arial" w:cs="Arial"/>
                  <w:sz w:val="14"/>
                  <w:szCs w:val="14"/>
                </w:rPr>
                <w:t>CP-211251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762599E"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314D93F"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1DEE701"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F50F62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05BAB1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69791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6580D87"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B0BAC2B" w14:textId="77777777" w:rsidR="00133C7F" w:rsidRPr="00133C7F" w:rsidRDefault="002517D5" w:rsidP="00133C7F">
            <w:pPr>
              <w:spacing w:after="0"/>
              <w:rPr>
                <w:rFonts w:ascii="Arial" w:eastAsia="MS Mincho" w:hAnsi="Arial" w:cs="Arial"/>
                <w:sz w:val="14"/>
                <w:szCs w:val="14"/>
              </w:rPr>
            </w:pPr>
            <w:hyperlink r:id="rId191" w:history="1">
              <w:r w:rsidR="00133C7F" w:rsidRPr="00133C7F">
                <w:rPr>
                  <w:rStyle w:val="Lienhypertexte"/>
                  <w:rFonts w:ascii="Arial" w:eastAsia="MS Mincho" w:hAnsi="Arial" w:cs="Arial"/>
                  <w:sz w:val="14"/>
                  <w:szCs w:val="14"/>
                </w:rPr>
                <w:t>CP-211252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9D8A2F9"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6F0EA85"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361D5C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52BE4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044CBD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BED19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7B77F4"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1B5AD46" w14:textId="77777777" w:rsidR="00133C7F" w:rsidRPr="00133C7F" w:rsidRDefault="002517D5" w:rsidP="00133C7F">
            <w:pPr>
              <w:spacing w:after="0"/>
              <w:rPr>
                <w:rFonts w:ascii="Arial" w:eastAsia="MS Mincho" w:hAnsi="Arial" w:cs="Arial"/>
                <w:sz w:val="14"/>
                <w:szCs w:val="14"/>
              </w:rPr>
            </w:pPr>
            <w:hyperlink r:id="rId192" w:history="1">
              <w:r w:rsidR="00133C7F" w:rsidRPr="00133C7F">
                <w:rPr>
                  <w:rStyle w:val="Lienhypertexte"/>
                  <w:rFonts w:ascii="Arial" w:eastAsia="MS Mincho" w:hAnsi="Arial" w:cs="Arial"/>
                  <w:sz w:val="14"/>
                  <w:szCs w:val="14"/>
                </w:rPr>
                <w:t>CP-211253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1C523FC"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3022DF4"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5A98DF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4B8CAB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28BDB5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4C0A0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8DCF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4B11140" w14:textId="77777777" w:rsidR="00133C7F" w:rsidRPr="00133C7F" w:rsidRDefault="002517D5" w:rsidP="00133C7F">
            <w:pPr>
              <w:spacing w:after="0"/>
              <w:rPr>
                <w:rFonts w:ascii="Arial" w:eastAsia="MS Mincho" w:hAnsi="Arial" w:cs="Arial"/>
                <w:sz w:val="14"/>
                <w:szCs w:val="14"/>
              </w:rPr>
            </w:pPr>
            <w:hyperlink r:id="rId193" w:history="1">
              <w:r w:rsidR="00133C7F" w:rsidRPr="00133C7F">
                <w:rPr>
                  <w:rStyle w:val="Lienhypertexte"/>
                  <w:rFonts w:ascii="Arial" w:eastAsia="MS Mincho" w:hAnsi="Arial" w:cs="Arial"/>
                  <w:sz w:val="14"/>
                  <w:szCs w:val="14"/>
                </w:rPr>
                <w:t>CP-211254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7EF75DB"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8890F7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2388A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73E0D29"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06D64B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69DBB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1DD549"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58C565E" w14:textId="77777777" w:rsidR="00133C7F" w:rsidRPr="00133C7F" w:rsidRDefault="002517D5" w:rsidP="00133C7F">
            <w:pPr>
              <w:spacing w:after="0"/>
              <w:rPr>
                <w:rFonts w:ascii="Arial" w:eastAsia="MS Mincho" w:hAnsi="Arial" w:cs="Arial"/>
                <w:sz w:val="14"/>
                <w:szCs w:val="14"/>
              </w:rPr>
            </w:pPr>
            <w:hyperlink r:id="rId194" w:history="1">
              <w:r w:rsidR="00133C7F" w:rsidRPr="00133C7F">
                <w:rPr>
                  <w:rStyle w:val="Lienhypertexte"/>
                  <w:rFonts w:ascii="Arial" w:eastAsia="MS Mincho" w:hAnsi="Arial" w:cs="Arial"/>
                  <w:sz w:val="14"/>
                  <w:szCs w:val="14"/>
                </w:rPr>
                <w:t>CP-211255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3DA2FEF"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46DD13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40032A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6A4EEE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180F2E8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BD89AF"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57EA2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8BF7912" w14:textId="77777777" w:rsidR="00133C7F" w:rsidRPr="00133C7F" w:rsidRDefault="002517D5" w:rsidP="00133C7F">
            <w:pPr>
              <w:spacing w:after="0"/>
              <w:rPr>
                <w:rFonts w:ascii="Arial" w:eastAsia="MS Mincho" w:hAnsi="Arial" w:cs="Arial"/>
                <w:sz w:val="14"/>
                <w:szCs w:val="14"/>
              </w:rPr>
            </w:pPr>
            <w:hyperlink r:id="rId195" w:history="1">
              <w:r w:rsidR="00133C7F" w:rsidRPr="00133C7F">
                <w:rPr>
                  <w:rStyle w:val="Lienhypertexte"/>
                  <w:rFonts w:ascii="Arial" w:eastAsia="MS Mincho" w:hAnsi="Arial" w:cs="Arial"/>
                  <w:sz w:val="14"/>
                  <w:szCs w:val="14"/>
                </w:rPr>
                <w:t>CP-211256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4946E46"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D5738E3"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62E44EA"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16A6F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3D6759D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79269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CA737A"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CBCFC7F" w14:textId="77777777" w:rsidR="00133C7F" w:rsidRPr="00133C7F" w:rsidRDefault="002517D5" w:rsidP="00133C7F">
            <w:pPr>
              <w:spacing w:after="0"/>
              <w:rPr>
                <w:rFonts w:ascii="Arial" w:eastAsia="MS Mincho" w:hAnsi="Arial" w:cs="Arial"/>
                <w:sz w:val="14"/>
                <w:szCs w:val="14"/>
              </w:rPr>
            </w:pPr>
            <w:hyperlink r:id="rId196" w:history="1">
              <w:r w:rsidR="00133C7F" w:rsidRPr="00133C7F">
                <w:rPr>
                  <w:rStyle w:val="Lienhypertexte"/>
                  <w:rFonts w:ascii="Arial" w:eastAsia="MS Mincho" w:hAnsi="Arial" w:cs="Arial"/>
                  <w:sz w:val="14"/>
                  <w:szCs w:val="14"/>
                </w:rPr>
                <w:t>CP-211265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2F3A33"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3D89ADB"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7B9A5B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817355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CA11AB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C51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CAF3AED"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74970C" w14:textId="77777777" w:rsidR="00133C7F" w:rsidRPr="00133C7F" w:rsidRDefault="002517D5" w:rsidP="00133C7F">
            <w:pPr>
              <w:spacing w:after="0"/>
              <w:rPr>
                <w:rFonts w:ascii="Arial" w:eastAsia="MS Mincho" w:hAnsi="Arial" w:cs="Arial"/>
                <w:sz w:val="14"/>
                <w:szCs w:val="14"/>
              </w:rPr>
            </w:pPr>
            <w:hyperlink r:id="rId197" w:history="1">
              <w:r w:rsidR="00133C7F" w:rsidRPr="00133C7F">
                <w:rPr>
                  <w:rStyle w:val="Lienhypertexte"/>
                  <w:rFonts w:ascii="Arial" w:eastAsia="MS Mincho" w:hAnsi="Arial" w:cs="Arial"/>
                  <w:sz w:val="14"/>
                  <w:szCs w:val="14"/>
                </w:rPr>
                <w:t>CP-211271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D3986D"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88B6B1C"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798DF0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EB0B87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536C374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8B0A3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13C61B"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A3E9C0" w14:textId="77777777" w:rsidR="00133C7F" w:rsidRPr="00133C7F" w:rsidRDefault="002517D5" w:rsidP="00133C7F">
            <w:pPr>
              <w:spacing w:after="0"/>
              <w:rPr>
                <w:rFonts w:ascii="Arial" w:eastAsia="MS Mincho" w:hAnsi="Arial" w:cs="Arial"/>
                <w:sz w:val="14"/>
                <w:szCs w:val="14"/>
              </w:rPr>
            </w:pPr>
            <w:hyperlink r:id="rId198" w:history="1">
              <w:r w:rsidR="00133C7F" w:rsidRPr="00133C7F">
                <w:rPr>
                  <w:rStyle w:val="Lienhypertexte"/>
                  <w:rFonts w:ascii="Arial" w:eastAsia="MS Mincho" w:hAnsi="Arial" w:cs="Arial"/>
                  <w:sz w:val="14"/>
                  <w:szCs w:val="14"/>
                </w:rPr>
                <w:t>CP-211282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4B52D4" w14:textId="77777777"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CB54E08" w14:textId="77777777"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27F5988"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A9A7AF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9A75F0" w:rsidRPr="009A75F0" w14:paraId="63AF32B8" w14:textId="77777777" w:rsidTr="009A75F0">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E1C749E" w14:textId="77777777" w:rsidR="009A75F0" w:rsidRPr="009A75F0" w:rsidRDefault="009A75F0" w:rsidP="009A75F0">
            <w:pPr>
              <w:spacing w:after="0"/>
              <w:rPr>
                <w:rFonts w:ascii="Arial" w:hAnsi="Arial" w:cs="Arial"/>
                <w:b/>
                <w:bCs/>
                <w:lang w:val="en-US"/>
              </w:rPr>
            </w:pPr>
            <w:r w:rsidRPr="009A75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B2BB7F" w14:textId="77777777" w:rsidR="009A75F0" w:rsidRPr="009A75F0" w:rsidRDefault="009A75F0" w:rsidP="009A75F0">
            <w:pPr>
              <w:spacing w:after="0"/>
              <w:rPr>
                <w:rFonts w:ascii="Arial" w:eastAsia="MS Mincho" w:hAnsi="Arial" w:cs="Arial"/>
                <w:b/>
              </w:rPr>
            </w:pPr>
            <w:r w:rsidRPr="009A75F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7CFD8C5" w14:textId="77777777" w:rsidR="009A75F0" w:rsidRPr="009A75F0" w:rsidRDefault="009A75F0" w:rsidP="009A75F0">
            <w:pPr>
              <w:spacing w:after="0"/>
              <w:rPr>
                <w:rFonts w:ascii="Arial" w:eastAsia="MS Mincho" w:hAnsi="Arial" w:cs="Arial"/>
                <w:color w:val="0000FF"/>
                <w:sz w:val="14"/>
                <w:szCs w:val="14"/>
                <w:u w:val="single"/>
              </w:rPr>
            </w:pPr>
            <w:hyperlink r:id="rId199" w:history="1">
              <w:r w:rsidRPr="009A75F0">
                <w:rPr>
                  <w:rStyle w:val="Lienhypertexte"/>
                  <w:rFonts w:ascii="Arial" w:eastAsia="MS Mincho" w:hAnsi="Arial" w:cs="Arial"/>
                  <w:sz w:val="14"/>
                  <w:szCs w:val="14"/>
                </w:rPr>
                <w:t>CP-211319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BBBCB0C" w14:textId="77777777" w:rsidR="009A75F0" w:rsidRPr="009A75F0" w:rsidRDefault="009A75F0" w:rsidP="009A75F0">
            <w:pPr>
              <w:spacing w:after="0"/>
              <w:rPr>
                <w:rFonts w:ascii="Arial" w:eastAsia="MS Mincho" w:hAnsi="Arial" w:cs="Arial"/>
              </w:rPr>
            </w:pPr>
            <w:r w:rsidRPr="009A75F0">
              <w:rPr>
                <w:rFonts w:ascii="Arial" w:eastAsia="MS Mincho" w:hAnsi="Arial" w:cs="Arial"/>
              </w:rPr>
              <w:t>Misimplemented CR on Inclusive language review: EIR lists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E6937CB" w14:textId="77777777" w:rsidR="009A75F0" w:rsidRPr="009A75F0" w:rsidRDefault="009A75F0" w:rsidP="009A75F0">
            <w:pPr>
              <w:spacing w:after="0"/>
              <w:rPr>
                <w:rFonts w:ascii="Arial" w:eastAsia="MS Mincho" w:hAnsi="Arial" w:cs="Arial"/>
              </w:rPr>
            </w:pPr>
            <w:r w:rsidRPr="009A75F0">
              <w:rPr>
                <w:rFonts w:ascii="Arial" w:eastAsia="MS Mincho" w:hAnsi="Arial" w:cs="Arial"/>
              </w:rPr>
              <w:t>MCC,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58E3592" w14:textId="77777777" w:rsidR="009A75F0" w:rsidRPr="009A75F0" w:rsidRDefault="009A75F0" w:rsidP="009A75F0">
            <w:pPr>
              <w:spacing w:after="0"/>
              <w:rPr>
                <w:rFonts w:ascii="Arial" w:hAnsi="Arial" w:cs="Arial"/>
                <w:color w:val="000000"/>
                <w:lang w:val="en-US"/>
              </w:rPr>
            </w:pPr>
            <w:r w:rsidRPr="009A75F0">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BA9FF2D" w14:textId="77777777" w:rsidR="009A75F0" w:rsidRPr="009A75F0" w:rsidRDefault="009A75F0" w:rsidP="009A75F0">
            <w:pPr>
              <w:spacing w:after="0"/>
              <w:rPr>
                <w:rFonts w:ascii="Arial" w:hAnsi="Arial" w:cs="Arial"/>
                <w:lang w:val="en-US"/>
              </w:rPr>
            </w:pPr>
            <w:r w:rsidRPr="009A75F0">
              <w:rPr>
                <w:rFonts w:ascii="Arial" w:hAnsi="Arial" w:cs="Arial"/>
                <w:lang w:val="en-US"/>
              </w:rPr>
              <w:t>C4-210046 in CR Pack CP-210027 was approved at CT#91 but never implemented</w:t>
            </w:r>
          </w:p>
        </w:tc>
      </w:tr>
      <w:tr w:rsidR="00375926" w:rsidRPr="000472D1" w14:paraId="38FB2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91D86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6B274B3E" w14:textId="77777777"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14:paraId="5D7E7E56"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C189F9"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3D70268"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A84074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1905A9" w14:textId="77777777" w:rsidR="00375926" w:rsidRPr="00107C20" w:rsidRDefault="00375926" w:rsidP="00375926">
            <w:pPr>
              <w:spacing w:after="0"/>
              <w:rPr>
                <w:rFonts w:ascii="Arial" w:hAnsi="Arial" w:cs="Arial"/>
                <w:lang w:val="en-US"/>
              </w:rPr>
            </w:pPr>
          </w:p>
        </w:tc>
      </w:tr>
      <w:tr w:rsidR="009344BA" w:rsidRPr="0089258E" w14:paraId="79AF4272"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6CBC6EB" w14:textId="77777777" w:rsidR="009344BA" w:rsidRPr="0089258E" w:rsidRDefault="009344BA"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9AD361" w14:textId="77777777" w:rsidR="009344BA" w:rsidRPr="0089258E" w:rsidRDefault="009344BA"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ABF7F2" w14:textId="77777777" w:rsidR="009344BA" w:rsidRPr="0089258E" w:rsidRDefault="002517D5" w:rsidP="00050B1C">
            <w:pPr>
              <w:spacing w:after="0"/>
              <w:rPr>
                <w:rFonts w:ascii="Arial" w:eastAsia="MS Mincho" w:hAnsi="Arial" w:cs="Arial"/>
                <w:sz w:val="14"/>
                <w:szCs w:val="14"/>
              </w:rPr>
            </w:pPr>
            <w:hyperlink r:id="rId200" w:history="1">
              <w:r w:rsidR="009344BA" w:rsidRPr="0089258E">
                <w:rPr>
                  <w:rStyle w:val="Lienhypertexte"/>
                  <w:rFonts w:ascii="Arial" w:eastAsia="MS Mincho" w:hAnsi="Arial" w:cs="Arial"/>
                  <w:sz w:val="14"/>
                  <w:szCs w:val="14"/>
                </w:rPr>
                <w:t>CP-211107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853D23B" w14:textId="77777777" w:rsidR="009344BA" w:rsidRPr="0089258E" w:rsidRDefault="009344BA" w:rsidP="00050B1C">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2B52109" w14:textId="77777777" w:rsidR="009344BA" w:rsidRPr="0089258E" w:rsidRDefault="009344BA" w:rsidP="00050B1C">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9C13CEC" w14:textId="77777777" w:rsidR="009344BA" w:rsidRPr="0089258E" w:rsidRDefault="009344BA"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54AFDE0" w14:textId="77777777" w:rsidR="009344BA" w:rsidRDefault="009344BA" w:rsidP="00050B1C">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14:paraId="58FA79E7" w14:textId="77777777" w:rsidR="009344BA" w:rsidRDefault="009344BA" w:rsidP="00050B1C">
            <w:pPr>
              <w:spacing w:after="0"/>
              <w:rPr>
                <w:rFonts w:ascii="Arial" w:hAnsi="Arial" w:cs="Arial"/>
                <w:lang w:val="en-US"/>
              </w:rPr>
            </w:pPr>
          </w:p>
          <w:p w14:paraId="1C2372C1" w14:textId="77777777" w:rsidR="009344BA" w:rsidRPr="009344BA" w:rsidRDefault="009344BA" w:rsidP="00050B1C">
            <w:pPr>
              <w:spacing w:after="0"/>
              <w:rPr>
                <w:rFonts w:ascii="Arial" w:hAnsi="Arial" w:cs="Arial"/>
                <w:lang w:val="en-US"/>
              </w:rPr>
            </w:pPr>
            <w:r w:rsidRPr="009344BA">
              <w:rPr>
                <w:rFonts w:ascii="Arial" w:hAnsi="Arial" w:cs="Arial"/>
                <w:lang w:val="en-US"/>
              </w:rPr>
              <w:t>Rev1:</w:t>
            </w:r>
          </w:p>
          <w:p w14:paraId="16F615CE" w14:textId="77777777" w:rsidR="009344BA" w:rsidRPr="0089258E" w:rsidRDefault="009344BA" w:rsidP="00050B1C">
            <w:pPr>
              <w:spacing w:after="0"/>
              <w:rPr>
                <w:rFonts w:ascii="Arial" w:hAnsi="Arial" w:cs="Arial"/>
                <w:lang w:val="en-US"/>
              </w:rPr>
            </w:pPr>
            <w:r w:rsidRPr="009344BA">
              <w:rPr>
                <w:rFonts w:ascii="Arial" w:hAnsi="Arial" w:cs="Arial"/>
                <w:lang w:val="en-US"/>
              </w:rPr>
              <w:t>Fix the issue discovered during implementing CRs, i.e. Update the description of NfGroupIdMapResult</w:t>
            </w:r>
          </w:p>
        </w:tc>
      </w:tr>
      <w:tr w:rsidR="009344BA" w:rsidRPr="0089258E" w14:paraId="01C8FF94"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394FB9C" w14:textId="77777777" w:rsidR="009344BA" w:rsidRPr="0089258E" w:rsidRDefault="009344BA"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85749A" w14:textId="77777777" w:rsidR="009344BA" w:rsidRPr="0089258E" w:rsidRDefault="009344BA"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BD7051F" w14:textId="77777777" w:rsidR="009344BA" w:rsidRPr="0089258E" w:rsidRDefault="002517D5" w:rsidP="00050B1C">
            <w:pPr>
              <w:spacing w:after="0"/>
              <w:rPr>
                <w:rFonts w:ascii="Arial" w:eastAsia="MS Mincho" w:hAnsi="Arial" w:cs="Arial"/>
                <w:sz w:val="14"/>
                <w:szCs w:val="14"/>
              </w:rPr>
            </w:pPr>
            <w:hyperlink r:id="rId201" w:history="1">
              <w:r w:rsidR="009344BA" w:rsidRPr="0089258E">
                <w:rPr>
                  <w:rStyle w:val="Lienhypertexte"/>
                  <w:rFonts w:ascii="Arial" w:eastAsia="MS Mincho" w:hAnsi="Arial" w:cs="Arial"/>
                  <w:sz w:val="14"/>
                  <w:szCs w:val="14"/>
                </w:rPr>
                <w:t>CP-211108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EC538C" w14:textId="77777777" w:rsidR="009344BA" w:rsidRPr="0089258E" w:rsidRDefault="009344BA" w:rsidP="00050B1C">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F4E012A" w14:textId="77777777" w:rsidR="009344BA" w:rsidRPr="0089258E" w:rsidRDefault="009344BA" w:rsidP="00050B1C">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E8FAA42" w14:textId="77777777" w:rsidR="009344BA" w:rsidRPr="0089258E" w:rsidRDefault="009344BA"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8838583" w14:textId="77777777" w:rsidR="009344BA" w:rsidRDefault="009344BA" w:rsidP="00050B1C">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14:paraId="08A5BCD9" w14:textId="77777777" w:rsidR="009344BA" w:rsidRDefault="009344BA" w:rsidP="00050B1C">
            <w:pPr>
              <w:spacing w:after="0"/>
              <w:rPr>
                <w:rFonts w:ascii="Arial" w:hAnsi="Arial" w:cs="Arial"/>
                <w:lang w:val="en-US"/>
              </w:rPr>
            </w:pPr>
          </w:p>
          <w:p w14:paraId="594A8488" w14:textId="77777777" w:rsidR="009344BA" w:rsidRPr="009344BA" w:rsidRDefault="009344BA" w:rsidP="00050B1C">
            <w:pPr>
              <w:spacing w:after="0"/>
              <w:rPr>
                <w:rFonts w:ascii="Arial" w:hAnsi="Arial" w:cs="Arial"/>
                <w:lang w:val="en-US"/>
              </w:rPr>
            </w:pPr>
            <w:r w:rsidRPr="009344BA">
              <w:rPr>
                <w:rFonts w:ascii="Arial" w:hAnsi="Arial" w:cs="Arial"/>
                <w:lang w:val="en-US"/>
              </w:rPr>
              <w:t>Rev1:</w:t>
            </w:r>
          </w:p>
          <w:p w14:paraId="1ACB3BFC" w14:textId="77777777" w:rsidR="009344BA" w:rsidRPr="0089258E" w:rsidRDefault="009344BA" w:rsidP="00050B1C">
            <w:pPr>
              <w:spacing w:after="0"/>
              <w:rPr>
                <w:rFonts w:ascii="Arial" w:hAnsi="Arial" w:cs="Arial"/>
                <w:lang w:val="en-US"/>
              </w:rPr>
            </w:pPr>
            <w:r w:rsidRPr="009344BA">
              <w:rPr>
                <w:rFonts w:ascii="Arial" w:hAnsi="Arial" w:cs="Arial"/>
                <w:lang w:val="en-US"/>
              </w:rPr>
              <w:t>Fix the issue discovered during implementing CRs, i.e. Revert the change on SmfSubscriptionInfo and SmfSubscriptionItem.</w:t>
            </w:r>
          </w:p>
        </w:tc>
      </w:tr>
      <w:tr w:rsidR="009344BA" w:rsidRPr="0089258E" w14:paraId="5AEC496A"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70179C1" w14:textId="77777777" w:rsidR="009344BA" w:rsidRPr="0089258E" w:rsidRDefault="009344BA"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A8A24E" w14:textId="77777777" w:rsidR="009344BA" w:rsidRPr="0089258E" w:rsidRDefault="009344BA"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66755DE" w14:textId="77777777" w:rsidR="009344BA" w:rsidRPr="0089258E" w:rsidRDefault="002517D5" w:rsidP="00050B1C">
            <w:pPr>
              <w:spacing w:after="0"/>
              <w:rPr>
                <w:rFonts w:ascii="Arial" w:eastAsia="MS Mincho" w:hAnsi="Arial" w:cs="Arial"/>
                <w:sz w:val="14"/>
                <w:szCs w:val="14"/>
              </w:rPr>
            </w:pPr>
            <w:hyperlink r:id="rId202" w:history="1">
              <w:r w:rsidR="009344BA" w:rsidRPr="0089258E">
                <w:rPr>
                  <w:rStyle w:val="Lienhypertexte"/>
                  <w:rFonts w:ascii="Arial" w:eastAsia="MS Mincho" w:hAnsi="Arial" w:cs="Arial"/>
                  <w:sz w:val="14"/>
                  <w:szCs w:val="14"/>
                </w:rPr>
                <w:t>CP-211175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555DCB9" w14:textId="77777777" w:rsidR="009344BA" w:rsidRPr="0089258E" w:rsidRDefault="009344BA" w:rsidP="00050B1C">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A016C18" w14:textId="77777777" w:rsidR="009344BA" w:rsidRPr="0089258E" w:rsidRDefault="009344BA" w:rsidP="00050B1C">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39C81C0" w14:textId="77777777" w:rsidR="009344BA" w:rsidRPr="0089258E" w:rsidRDefault="009344BA"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2A82F5" w14:textId="77777777" w:rsidR="009344BA" w:rsidRDefault="009344BA" w:rsidP="00050B1C">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14:paraId="07EED38A" w14:textId="77777777" w:rsidR="009344BA" w:rsidRDefault="009344BA" w:rsidP="00050B1C">
            <w:pPr>
              <w:spacing w:after="0"/>
              <w:rPr>
                <w:rFonts w:ascii="Arial" w:hAnsi="Arial" w:cs="Arial"/>
                <w:lang w:val="en-US"/>
              </w:rPr>
            </w:pPr>
          </w:p>
          <w:p w14:paraId="70360323" w14:textId="77777777" w:rsidR="009344BA" w:rsidRPr="009344BA" w:rsidRDefault="009344BA" w:rsidP="00050B1C">
            <w:pPr>
              <w:spacing w:after="0"/>
              <w:rPr>
                <w:rFonts w:ascii="Arial" w:hAnsi="Arial" w:cs="Arial"/>
                <w:lang w:val="en-US"/>
              </w:rPr>
            </w:pPr>
            <w:r w:rsidRPr="009344BA">
              <w:rPr>
                <w:rFonts w:ascii="Arial" w:hAnsi="Arial" w:cs="Arial"/>
                <w:lang w:val="en-US"/>
              </w:rPr>
              <w:t>Rev1:</w:t>
            </w:r>
          </w:p>
          <w:p w14:paraId="632343C8" w14:textId="77777777" w:rsidR="009344BA" w:rsidRPr="0089258E" w:rsidRDefault="009344BA" w:rsidP="00050B1C">
            <w:pPr>
              <w:spacing w:after="0"/>
              <w:rPr>
                <w:rFonts w:ascii="Arial" w:hAnsi="Arial" w:cs="Arial"/>
                <w:lang w:val="en-US"/>
              </w:rPr>
            </w:pPr>
            <w:r w:rsidRPr="009344BA">
              <w:rPr>
                <w:rFonts w:ascii="Arial" w:hAnsi="Arial" w:cs="Arial"/>
                <w:lang w:val="en-US"/>
              </w:rPr>
              <w:t>Fix the issue discovered during implementing CRs, i.e. Revert the change on EapPayload.</w:t>
            </w:r>
          </w:p>
        </w:tc>
      </w:tr>
      <w:tr w:rsidR="00AC765C" w:rsidRPr="00FC552B" w14:paraId="238C1D4C" w14:textId="77777777" w:rsidTr="001E0369">
        <w:trPr>
          <w:cantSplit/>
        </w:trPr>
        <w:tc>
          <w:tcPr>
            <w:tcW w:w="817" w:type="dxa"/>
            <w:tcBorders>
              <w:top w:val="single" w:sz="4" w:space="0" w:color="auto"/>
              <w:left w:val="single" w:sz="18" w:space="0" w:color="auto"/>
              <w:bottom w:val="nil"/>
              <w:right w:val="single" w:sz="4" w:space="0" w:color="auto"/>
            </w:tcBorders>
            <w:shd w:val="clear" w:color="auto" w:fill="92D050"/>
          </w:tcPr>
          <w:p w14:paraId="35C947B7" w14:textId="77777777" w:rsidR="00025CF9" w:rsidRPr="00FC552B" w:rsidRDefault="00025CF9" w:rsidP="00050B1C">
            <w:pPr>
              <w:spacing w:after="0"/>
              <w:rPr>
                <w:rFonts w:ascii="Arial" w:hAnsi="Arial" w:cs="Arial"/>
                <w:b/>
                <w:bCs/>
                <w:lang w:val="en-US"/>
              </w:rPr>
            </w:pPr>
            <w:r w:rsidRPr="00FC552B">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auto" w:fill="auto"/>
          </w:tcPr>
          <w:p w14:paraId="05D11A04" w14:textId="77777777" w:rsidR="00025CF9" w:rsidRPr="00FC552B" w:rsidRDefault="00025CF9"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1DFB976" w14:textId="77777777" w:rsidR="00025CF9" w:rsidRPr="00FC552B" w:rsidRDefault="00025CF9" w:rsidP="00050B1C">
            <w:pPr>
              <w:spacing w:after="0"/>
              <w:rPr>
                <w:rFonts w:ascii="Arial" w:hAnsi="Arial" w:cs="Arial"/>
                <w:color w:val="000000"/>
                <w:sz w:val="14"/>
                <w:szCs w:val="14"/>
                <w:lang w:val="en-US"/>
              </w:rPr>
            </w:pPr>
            <w:hyperlink r:id="rId203" w:history="1">
              <w:r w:rsidRPr="00FC552B">
                <w:rPr>
                  <w:rStyle w:val="Lienhypertexte"/>
                  <w:rFonts w:ascii="Arial" w:hAnsi="Arial" w:cs="Arial"/>
                  <w:sz w:val="14"/>
                  <w:szCs w:val="14"/>
                  <w:lang w:val="en-US"/>
                </w:rPr>
                <w:t>CP-211176</w:t>
              </w:r>
            </w:hyperlink>
          </w:p>
        </w:tc>
        <w:tc>
          <w:tcPr>
            <w:tcW w:w="2842" w:type="dxa"/>
            <w:tcBorders>
              <w:top w:val="single" w:sz="4" w:space="0" w:color="auto"/>
              <w:left w:val="single" w:sz="4" w:space="0" w:color="auto"/>
              <w:bottom w:val="nil"/>
              <w:right w:val="single" w:sz="4" w:space="0" w:color="auto"/>
            </w:tcBorders>
            <w:shd w:val="clear" w:color="auto" w:fill="FFFF00"/>
          </w:tcPr>
          <w:p w14:paraId="3EDAAB93" w14:textId="77777777" w:rsidR="00025CF9" w:rsidRPr="00FC552B" w:rsidRDefault="00025CF9"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FFFF00"/>
          </w:tcPr>
          <w:p w14:paraId="65F4F9B8" w14:textId="77777777" w:rsidR="00025CF9" w:rsidRPr="00FC552B" w:rsidRDefault="00025CF9" w:rsidP="00050B1C">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14:paraId="021D0773" w14:textId="77777777" w:rsidR="00025CF9" w:rsidRPr="00FC552B" w:rsidRDefault="00025CF9" w:rsidP="00050B1C">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14:paraId="2EB38711" w14:textId="77777777" w:rsidR="00025CF9" w:rsidRDefault="00025CF9" w:rsidP="00050B1C">
            <w:pPr>
              <w:spacing w:after="0"/>
              <w:rPr>
                <w:rFonts w:ascii="Arial" w:hAnsi="Arial" w:cs="Arial"/>
                <w:lang w:val="en-US"/>
              </w:rPr>
            </w:pPr>
            <w:r>
              <w:rPr>
                <w:rFonts w:ascii="Arial" w:hAnsi="Arial" w:cs="Arial"/>
                <w:lang w:val="en-US"/>
              </w:rPr>
              <w:t xml:space="preserve">Revision of </w:t>
            </w:r>
            <w:r w:rsidRPr="0057625E">
              <w:rPr>
                <w:rFonts w:ascii="Arial" w:hAnsi="Arial" w:cs="Arial"/>
                <w:lang w:val="en-US"/>
              </w:rPr>
              <w:t xml:space="preserve">C4-213219 </w:t>
            </w:r>
            <w:r>
              <w:rPr>
                <w:rFonts w:ascii="Arial" w:hAnsi="Arial" w:cs="Arial"/>
                <w:lang w:val="en-US"/>
              </w:rPr>
              <w:t>in CR Pack 1028</w:t>
            </w:r>
          </w:p>
          <w:p w14:paraId="38516B2C" w14:textId="77777777" w:rsidR="00025CF9" w:rsidRDefault="00025CF9" w:rsidP="00050B1C">
            <w:pPr>
              <w:spacing w:after="0"/>
              <w:rPr>
                <w:rFonts w:ascii="Arial" w:hAnsi="Arial" w:cs="Arial"/>
                <w:lang w:val="en-US"/>
              </w:rPr>
            </w:pPr>
          </w:p>
          <w:p w14:paraId="26895938" w14:textId="77777777" w:rsidR="00025CF9" w:rsidRPr="0057625E" w:rsidRDefault="00025CF9" w:rsidP="00050B1C">
            <w:pPr>
              <w:spacing w:after="0"/>
              <w:rPr>
                <w:rFonts w:ascii="Arial" w:hAnsi="Arial" w:cs="Arial"/>
                <w:lang w:val="en-US"/>
              </w:rPr>
            </w:pPr>
            <w:r w:rsidRPr="0057625E">
              <w:rPr>
                <w:rFonts w:ascii="Arial" w:hAnsi="Arial" w:cs="Arial"/>
                <w:lang w:val="en-US"/>
              </w:rPr>
              <w:t>Rev1:</w:t>
            </w:r>
          </w:p>
          <w:p w14:paraId="7E3071D6" w14:textId="77777777" w:rsidR="00025CF9" w:rsidRPr="00FC552B" w:rsidRDefault="00025CF9" w:rsidP="00050B1C">
            <w:pPr>
              <w:spacing w:after="0"/>
              <w:rPr>
                <w:rFonts w:ascii="Arial" w:hAnsi="Arial" w:cs="Arial"/>
                <w:lang w:val="en-US"/>
              </w:rPr>
            </w:pPr>
            <w:r w:rsidRPr="0057625E">
              <w:rPr>
                <w:rFonts w:ascii="Arial" w:hAnsi="Arial" w:cs="Arial"/>
                <w:lang w:val="en-US"/>
              </w:rPr>
              <w:t>Fix the issue discovered during implementing CRs, i.e. Revert the change on EapPayload.</w:t>
            </w:r>
          </w:p>
        </w:tc>
      </w:tr>
      <w:tr w:rsidR="0089258E" w:rsidRPr="0089258E" w14:paraId="3B5E4228" w14:textId="77777777"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14CBE81"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354929"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F446BC1" w14:textId="77777777" w:rsidR="0089258E" w:rsidRPr="0089258E" w:rsidRDefault="002517D5" w:rsidP="0089258E">
            <w:pPr>
              <w:spacing w:after="0"/>
              <w:rPr>
                <w:rFonts w:ascii="Arial" w:eastAsia="MS Mincho" w:hAnsi="Arial" w:cs="Arial"/>
                <w:sz w:val="14"/>
                <w:szCs w:val="14"/>
              </w:rPr>
            </w:pPr>
            <w:hyperlink r:id="rId204" w:history="1">
              <w:r w:rsidR="0089258E" w:rsidRPr="0089258E">
                <w:rPr>
                  <w:rStyle w:val="Lienhypertexte"/>
                  <w:rFonts w:ascii="Arial" w:eastAsia="MS Mincho" w:hAnsi="Arial" w:cs="Arial"/>
                  <w:sz w:val="14"/>
                  <w:szCs w:val="14"/>
                </w:rPr>
                <w:t>CP-211028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EE6BE59" w14:textId="77777777"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5216A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E042D35"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146FCD5" w14:textId="77777777"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89258E" w:rsidRPr="0089258E" w14:paraId="3C6AAB4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1CDD0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05785D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B598F1" w14:textId="77777777" w:rsidR="0089258E" w:rsidRPr="0089258E" w:rsidRDefault="002517D5" w:rsidP="0089258E">
            <w:pPr>
              <w:spacing w:after="0"/>
              <w:rPr>
                <w:rFonts w:ascii="Arial" w:eastAsia="MS Mincho" w:hAnsi="Arial" w:cs="Arial"/>
                <w:sz w:val="14"/>
                <w:szCs w:val="14"/>
              </w:rPr>
            </w:pPr>
            <w:hyperlink r:id="rId205" w:history="1">
              <w:r w:rsidR="0089258E" w:rsidRPr="0089258E">
                <w:rPr>
                  <w:rStyle w:val="Lienhypertexte"/>
                  <w:rFonts w:ascii="Arial" w:eastAsia="MS Mincho" w:hAnsi="Arial" w:cs="Arial"/>
                  <w:sz w:val="14"/>
                  <w:szCs w:val="14"/>
                </w:rPr>
                <w:t>CP-211234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9B90C3F"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17BDA8"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8D397AB"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6E5974"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125272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339B19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75FA050" w14:textId="77777777"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14:paraId="6A95F37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9938B"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8DEC4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AE1CC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931F50" w14:textId="77777777" w:rsidR="00375926" w:rsidRPr="00107C20" w:rsidRDefault="00375926" w:rsidP="00375926">
            <w:pPr>
              <w:spacing w:after="0"/>
              <w:rPr>
                <w:rFonts w:ascii="Arial" w:hAnsi="Arial" w:cs="Arial"/>
                <w:lang w:val="en-US"/>
              </w:rPr>
            </w:pPr>
          </w:p>
        </w:tc>
      </w:tr>
      <w:tr w:rsidR="0089258E" w:rsidRPr="0089258E" w14:paraId="66C4D8E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5C4DB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1DA4E4"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4BA900" w14:textId="77777777" w:rsidR="0089258E" w:rsidRPr="0089258E" w:rsidRDefault="002517D5" w:rsidP="0089258E">
            <w:pPr>
              <w:spacing w:after="0"/>
              <w:rPr>
                <w:rFonts w:ascii="Arial" w:eastAsia="MS Mincho" w:hAnsi="Arial" w:cs="Arial"/>
                <w:sz w:val="14"/>
                <w:szCs w:val="14"/>
              </w:rPr>
            </w:pPr>
            <w:hyperlink r:id="rId206" w:history="1">
              <w:r w:rsidR="0089258E" w:rsidRPr="0089258E">
                <w:rPr>
                  <w:rStyle w:val="Lienhypertexte"/>
                  <w:rFonts w:ascii="Arial" w:eastAsia="MS Mincho" w:hAnsi="Arial" w:cs="Arial"/>
                  <w:sz w:val="14"/>
                  <w:szCs w:val="14"/>
                </w:rPr>
                <w:t>CP-211158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9F4D9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C70D64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DA1B2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D5025B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DD9A79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C282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14:paraId="4919B9AB" w14:textId="77777777"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14:paraId="7AF4BFE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A7287D0"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6D10550"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5A4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83A40ED" w14:textId="77777777" w:rsidR="00375926" w:rsidRPr="00107C20" w:rsidRDefault="00375926" w:rsidP="00375926">
            <w:pPr>
              <w:spacing w:after="0"/>
              <w:rPr>
                <w:rFonts w:ascii="Arial" w:hAnsi="Arial" w:cs="Arial"/>
                <w:lang w:val="en-US"/>
              </w:rPr>
            </w:pPr>
          </w:p>
        </w:tc>
      </w:tr>
      <w:tr w:rsidR="0089258E" w:rsidRPr="0089258E" w14:paraId="2069644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1FFA12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D71A3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5153B72" w14:textId="77777777" w:rsidR="0089258E" w:rsidRPr="0089258E" w:rsidRDefault="002517D5" w:rsidP="0089258E">
            <w:pPr>
              <w:spacing w:after="0"/>
              <w:rPr>
                <w:rFonts w:ascii="Arial" w:eastAsia="MS Mincho" w:hAnsi="Arial" w:cs="Arial"/>
                <w:sz w:val="14"/>
                <w:szCs w:val="14"/>
              </w:rPr>
            </w:pPr>
            <w:hyperlink r:id="rId207" w:history="1">
              <w:r w:rsidR="0089258E" w:rsidRPr="0089258E">
                <w:rPr>
                  <w:rStyle w:val="Lienhypertexte"/>
                  <w:rFonts w:ascii="Arial" w:eastAsia="MS Mincho" w:hAnsi="Arial" w:cs="Arial"/>
                  <w:sz w:val="14"/>
                  <w:szCs w:val="14"/>
                </w:rPr>
                <w:t>CP-211144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A96563D"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477231F"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98B489C"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F6D552C"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14:paraId="7B30F7C8"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638FC32" w14:textId="77777777" w:rsidR="00F114CC" w:rsidRPr="0089258E" w:rsidRDefault="00F114CC"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2FBC11" w14:textId="77777777" w:rsidR="00F114CC" w:rsidRPr="0089258E" w:rsidRDefault="00F114CC"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4EB0F7" w14:textId="77777777" w:rsidR="00F114CC" w:rsidRPr="0089258E" w:rsidRDefault="002517D5" w:rsidP="00050B1C">
            <w:pPr>
              <w:spacing w:after="0"/>
              <w:rPr>
                <w:rFonts w:ascii="Arial" w:eastAsia="MS Mincho" w:hAnsi="Arial" w:cs="Arial"/>
                <w:sz w:val="14"/>
                <w:szCs w:val="14"/>
              </w:rPr>
            </w:pPr>
            <w:hyperlink r:id="rId208" w:history="1">
              <w:r w:rsidR="00F114CC" w:rsidRPr="0089258E">
                <w:rPr>
                  <w:rStyle w:val="Lienhypertexte"/>
                  <w:rFonts w:ascii="Arial" w:eastAsia="MS Mincho" w:hAnsi="Arial" w:cs="Arial"/>
                  <w:sz w:val="14"/>
                  <w:szCs w:val="14"/>
                </w:rPr>
                <w:t>CP-211163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E7D6F0" w14:textId="77777777" w:rsidR="00F114CC" w:rsidRPr="0089258E" w:rsidRDefault="00F114CC" w:rsidP="00050B1C">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B2D7B8B" w14:textId="77777777" w:rsidR="00F114CC" w:rsidRPr="0089258E" w:rsidRDefault="00F114CC" w:rsidP="00050B1C">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E972D8" w14:textId="77777777" w:rsidR="00F114CC" w:rsidRPr="0089258E" w:rsidRDefault="00F114CC" w:rsidP="00050B1C">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8E778F3" w14:textId="77777777" w:rsidR="00F114CC" w:rsidRDefault="00F114CC" w:rsidP="00050B1C">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3317C9C3" w14:textId="77777777" w:rsidR="00F114CC" w:rsidRDefault="00F114CC" w:rsidP="00050B1C">
            <w:pPr>
              <w:spacing w:after="0"/>
              <w:rPr>
                <w:rFonts w:ascii="Arial" w:hAnsi="Arial" w:cs="Arial"/>
                <w:lang w:val="en-US"/>
              </w:rPr>
            </w:pPr>
          </w:p>
          <w:p w14:paraId="32A3FC42" w14:textId="77777777" w:rsidR="00F114CC" w:rsidRPr="00F114CC" w:rsidRDefault="00F114CC" w:rsidP="00050B1C">
            <w:pPr>
              <w:spacing w:after="0"/>
              <w:rPr>
                <w:rFonts w:ascii="Arial" w:hAnsi="Arial" w:cs="Arial"/>
                <w:lang w:val="en-US"/>
              </w:rPr>
            </w:pPr>
            <w:r w:rsidRPr="00F114CC">
              <w:rPr>
                <w:rFonts w:ascii="Arial" w:hAnsi="Arial" w:cs="Arial"/>
                <w:lang w:val="en-US"/>
              </w:rPr>
              <w:t>correcting an editorial error to show a new EN in subclause 4.14.3 with change marks.</w:t>
            </w:r>
          </w:p>
          <w:p w14:paraId="58112F37" w14:textId="77777777" w:rsidR="00F114CC" w:rsidRPr="00F114CC" w:rsidRDefault="00F114CC" w:rsidP="00050B1C">
            <w:pPr>
              <w:spacing w:after="0"/>
              <w:rPr>
                <w:rFonts w:ascii="Arial" w:hAnsi="Arial" w:cs="Arial"/>
                <w:lang w:val="en-US"/>
              </w:rPr>
            </w:pPr>
            <w:r w:rsidRPr="00F114CC">
              <w:rPr>
                <w:rFonts w:ascii="Arial" w:hAnsi="Arial" w:cs="Arial"/>
                <w:lang w:val="en-US"/>
              </w:rPr>
              <w:t>Update the related Tdoc number on the cover sheet to refer to the latest one(i.e. C1-213898).</w:t>
            </w:r>
          </w:p>
          <w:p w14:paraId="264D3683" w14:textId="77777777" w:rsidR="00F114CC" w:rsidRPr="0089258E" w:rsidRDefault="00F114CC" w:rsidP="00050B1C">
            <w:pPr>
              <w:spacing w:after="0"/>
              <w:rPr>
                <w:rFonts w:ascii="Arial" w:hAnsi="Arial" w:cs="Arial"/>
                <w:lang w:val="en-US"/>
              </w:rPr>
            </w:pPr>
            <w:r w:rsidRPr="00F114CC">
              <w:rPr>
                <w:rFonts w:ascii="Arial" w:hAnsi="Arial" w:cs="Arial"/>
                <w:lang w:val="en-US"/>
              </w:rPr>
              <w:t>Add CATT and OPPO to the Source.</w:t>
            </w:r>
          </w:p>
        </w:tc>
      </w:tr>
      <w:tr w:rsidR="0089258E" w:rsidRPr="0089258E" w14:paraId="305701A1"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09EBCB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BA016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D4DF93" w14:textId="77777777" w:rsidR="0089258E" w:rsidRPr="0089258E" w:rsidRDefault="002517D5" w:rsidP="0089258E">
            <w:pPr>
              <w:spacing w:after="0"/>
              <w:rPr>
                <w:rFonts w:ascii="Arial" w:eastAsia="MS Mincho" w:hAnsi="Arial" w:cs="Arial"/>
                <w:sz w:val="14"/>
                <w:szCs w:val="14"/>
              </w:rPr>
            </w:pPr>
            <w:hyperlink r:id="rId209" w:history="1">
              <w:r w:rsidR="0089258E" w:rsidRPr="0089258E">
                <w:rPr>
                  <w:rStyle w:val="Lienhypertexte"/>
                  <w:rFonts w:ascii="Arial" w:eastAsia="MS Mincho" w:hAnsi="Arial" w:cs="Arial"/>
                  <w:sz w:val="14"/>
                  <w:szCs w:val="14"/>
                </w:rPr>
                <w:t>CP-211145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9200B6"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323F2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AC95F4"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10177A1" w14:textId="77777777"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89258E" w:rsidRPr="0089258E" w14:paraId="45EC3A2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4E6426D"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8F12C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BCFF67A" w14:textId="77777777" w:rsidR="0089258E" w:rsidRPr="0089258E" w:rsidRDefault="002517D5" w:rsidP="0089258E">
            <w:pPr>
              <w:spacing w:after="0"/>
              <w:rPr>
                <w:rFonts w:ascii="Arial" w:eastAsia="MS Mincho" w:hAnsi="Arial" w:cs="Arial"/>
                <w:sz w:val="14"/>
                <w:szCs w:val="14"/>
              </w:rPr>
            </w:pPr>
            <w:hyperlink r:id="rId210" w:history="1">
              <w:r w:rsidR="0089258E" w:rsidRPr="0089258E">
                <w:rPr>
                  <w:rStyle w:val="Lienhypertexte"/>
                  <w:rFonts w:ascii="Arial" w:eastAsia="MS Mincho" w:hAnsi="Arial" w:cs="Arial"/>
                  <w:sz w:val="14"/>
                  <w:szCs w:val="14"/>
                </w:rPr>
                <w:t>CP-211146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42FA5D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FA55A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B540CF"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C842E2D"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66107BE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80DBA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76EF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1D89C67" w14:textId="77777777" w:rsidR="0089258E" w:rsidRPr="0089258E" w:rsidRDefault="002517D5" w:rsidP="0089258E">
            <w:pPr>
              <w:spacing w:after="0"/>
              <w:rPr>
                <w:rFonts w:ascii="Arial" w:eastAsia="MS Mincho" w:hAnsi="Arial" w:cs="Arial"/>
                <w:sz w:val="14"/>
                <w:szCs w:val="14"/>
              </w:rPr>
            </w:pPr>
            <w:hyperlink r:id="rId211" w:history="1">
              <w:r w:rsidR="0089258E" w:rsidRPr="0089258E">
                <w:rPr>
                  <w:rStyle w:val="Lienhypertexte"/>
                  <w:rFonts w:ascii="Arial" w:eastAsia="MS Mincho" w:hAnsi="Arial" w:cs="Arial"/>
                  <w:sz w:val="14"/>
                  <w:szCs w:val="14"/>
                </w:rPr>
                <w:t>CP-211147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DF4D470"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486AF4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DFFAB9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665D28"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08CE49E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6E4BD9"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60922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6D2F512" w14:textId="77777777" w:rsidR="0089258E" w:rsidRPr="0089258E" w:rsidRDefault="002517D5" w:rsidP="0089258E">
            <w:pPr>
              <w:spacing w:after="0"/>
              <w:rPr>
                <w:rFonts w:ascii="Arial" w:eastAsia="MS Mincho" w:hAnsi="Arial" w:cs="Arial"/>
                <w:sz w:val="14"/>
                <w:szCs w:val="14"/>
              </w:rPr>
            </w:pPr>
            <w:hyperlink r:id="rId212" w:history="1">
              <w:r w:rsidR="0089258E" w:rsidRPr="0089258E">
                <w:rPr>
                  <w:rStyle w:val="Lienhypertexte"/>
                  <w:rFonts w:ascii="Arial" w:eastAsia="MS Mincho" w:hAnsi="Arial" w:cs="Arial"/>
                  <w:sz w:val="14"/>
                  <w:szCs w:val="14"/>
                </w:rPr>
                <w:t>CP-211148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610A1C1"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71A70BB"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C63AD72"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701BD77"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1CBAFF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CF634A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14:paraId="3C4ECFAC" w14:textId="77777777"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3681CDA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BA72A8"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CD505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9064CF"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784A6B" w14:textId="77777777" w:rsidR="00375926" w:rsidRPr="00107C20" w:rsidRDefault="00375926" w:rsidP="00375926">
            <w:pPr>
              <w:spacing w:after="0"/>
              <w:rPr>
                <w:rFonts w:ascii="Arial" w:hAnsi="Arial" w:cs="Arial"/>
                <w:lang w:val="en-US"/>
              </w:rPr>
            </w:pPr>
          </w:p>
        </w:tc>
      </w:tr>
      <w:tr w:rsidR="00375926" w:rsidRPr="000472D1" w14:paraId="6DEC64E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E2A0F9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EA5CA10" w14:textId="77777777"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9457AFE" w14:textId="77777777"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498C1812" w14:textId="77777777"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1E84546A" w14:textId="77777777" w:rsidR="00375926" w:rsidRPr="00107C20" w:rsidRDefault="00375926" w:rsidP="00375926">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55A733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0A655EA4" w14:textId="77777777" w:rsidR="00375926" w:rsidRPr="00107C20" w:rsidRDefault="00375926" w:rsidP="00375926">
            <w:pPr>
              <w:spacing w:after="0"/>
              <w:rPr>
                <w:rFonts w:ascii="Arial" w:hAnsi="Arial" w:cs="Arial"/>
                <w:lang w:val="en-US"/>
              </w:rPr>
            </w:pPr>
          </w:p>
        </w:tc>
      </w:tr>
      <w:tr w:rsidR="00375926" w:rsidRPr="000472D1" w14:paraId="432412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0E731D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0706CDB" w14:textId="77777777"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14:paraId="540D06A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2C4AFCD"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E99065E"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F961525"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BB613D7" w14:textId="77777777" w:rsidR="00375926" w:rsidRPr="00107C20" w:rsidRDefault="00375926" w:rsidP="00375926">
            <w:pPr>
              <w:spacing w:after="0"/>
              <w:rPr>
                <w:rFonts w:ascii="Arial" w:hAnsi="Arial" w:cs="Arial"/>
                <w:lang w:val="en-US"/>
              </w:rPr>
            </w:pPr>
          </w:p>
        </w:tc>
      </w:tr>
      <w:tr w:rsidR="0089258E" w:rsidRPr="0089258E" w14:paraId="05BBDD1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9E381B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F32F9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751729" w14:textId="77777777" w:rsidR="0089258E" w:rsidRPr="0089258E" w:rsidRDefault="002517D5" w:rsidP="0089258E">
            <w:pPr>
              <w:spacing w:after="0"/>
              <w:rPr>
                <w:rFonts w:ascii="Arial" w:eastAsia="MS Mincho" w:hAnsi="Arial" w:cs="Arial"/>
                <w:sz w:val="14"/>
                <w:szCs w:val="14"/>
              </w:rPr>
            </w:pPr>
            <w:hyperlink r:id="rId213" w:history="1">
              <w:r w:rsidR="0089258E" w:rsidRPr="0089258E">
                <w:rPr>
                  <w:rStyle w:val="Lienhypertexte"/>
                  <w:rFonts w:ascii="Arial" w:eastAsia="MS Mincho" w:hAnsi="Arial" w:cs="Arial"/>
                  <w:sz w:val="14"/>
                  <w:szCs w:val="14"/>
                </w:rPr>
                <w:t>CP-211135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20643EF"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68D89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4A6F4D"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C9CC845"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51B061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E06B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14:paraId="01F44CE9" w14:textId="77777777"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14:paraId="1437437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724D8C6"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9CD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BEC37D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276091" w14:textId="77777777" w:rsidR="00375926" w:rsidRPr="00107C20" w:rsidRDefault="00375926" w:rsidP="00375926">
            <w:pPr>
              <w:spacing w:after="0"/>
              <w:rPr>
                <w:rFonts w:ascii="Arial" w:hAnsi="Arial" w:cs="Arial"/>
                <w:lang w:val="en-US"/>
              </w:rPr>
            </w:pPr>
          </w:p>
        </w:tc>
      </w:tr>
      <w:tr w:rsidR="00375926" w:rsidRPr="00B413CC" w14:paraId="38F4B9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8FFEDC"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312E9E"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2D61E12" w14:textId="77777777" w:rsidR="00375926" w:rsidRPr="00B413CC" w:rsidRDefault="002517D5" w:rsidP="00375926">
            <w:pPr>
              <w:spacing w:after="0"/>
              <w:rPr>
                <w:rFonts w:ascii="Arial" w:eastAsia="MS Mincho" w:hAnsi="Arial" w:cs="Arial"/>
                <w:sz w:val="14"/>
                <w:szCs w:val="14"/>
              </w:rPr>
            </w:pPr>
            <w:hyperlink r:id="rId214" w:history="1">
              <w:r w:rsidR="00375926" w:rsidRPr="00B413CC">
                <w:rPr>
                  <w:rStyle w:val="Lienhypertexte"/>
                  <w:rFonts w:ascii="Arial" w:eastAsia="MS Mincho" w:hAnsi="Arial" w:cs="Arial"/>
                  <w:sz w:val="14"/>
                  <w:szCs w:val="14"/>
                </w:rPr>
                <w:t>CP-211038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B4C54A1" w14:textId="77777777" w:rsidR="00375926" w:rsidRPr="00B413CC" w:rsidRDefault="00375926" w:rsidP="00375926">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A579841" w14:textId="77777777" w:rsidR="00375926" w:rsidRPr="00B413CC" w:rsidRDefault="00375926" w:rsidP="00375926">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78C171" w14:textId="77777777"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CA1DF00" w14:textId="77777777" w:rsidR="00375926" w:rsidRPr="00B413CC" w:rsidRDefault="00375926" w:rsidP="00375926">
            <w:pPr>
              <w:spacing w:after="0"/>
              <w:rPr>
                <w:rFonts w:ascii="Arial" w:hAnsi="Arial" w:cs="Arial"/>
                <w:lang w:val="en-US"/>
              </w:rPr>
            </w:pPr>
            <w:r w:rsidRPr="00B413CC">
              <w:rPr>
                <w:rFonts w:ascii="Arial" w:hAnsi="Arial" w:cs="Arial"/>
                <w:lang w:val="en-US"/>
              </w:rPr>
              <w:t> </w:t>
            </w:r>
          </w:p>
        </w:tc>
      </w:tr>
      <w:tr w:rsidR="00375926" w:rsidRPr="00B413CC" w14:paraId="2679794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7952F3"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C700667"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0B253E4" w14:textId="77777777" w:rsidR="00375926" w:rsidRPr="00B413CC" w:rsidRDefault="002517D5" w:rsidP="00375926">
            <w:pPr>
              <w:spacing w:after="0"/>
              <w:rPr>
                <w:rFonts w:ascii="Arial" w:eastAsia="MS Mincho" w:hAnsi="Arial" w:cs="Arial"/>
                <w:sz w:val="14"/>
                <w:szCs w:val="14"/>
              </w:rPr>
            </w:pPr>
            <w:hyperlink r:id="rId215" w:history="1">
              <w:r w:rsidR="00375926" w:rsidRPr="00B413CC">
                <w:rPr>
                  <w:rStyle w:val="Lienhypertexte"/>
                  <w:rFonts w:ascii="Arial" w:eastAsia="MS Mincho" w:hAnsi="Arial" w:cs="Arial"/>
                  <w:sz w:val="14"/>
                  <w:szCs w:val="14"/>
                </w:rPr>
                <w:t>CP-211151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4492DB1" w14:textId="77777777" w:rsidR="00375926" w:rsidRPr="00B413CC" w:rsidRDefault="00375926" w:rsidP="00375926">
            <w:pPr>
              <w:spacing w:after="0"/>
              <w:rPr>
                <w:rFonts w:ascii="Arial" w:eastAsia="MS Mincho" w:hAnsi="Arial" w:cs="Arial"/>
              </w:rPr>
            </w:pPr>
            <w:r w:rsidRPr="00B413CC">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66AAD4D" w14:textId="77777777" w:rsidR="00375926" w:rsidRPr="00B413CC" w:rsidRDefault="00375926" w:rsidP="00375926">
            <w:pPr>
              <w:spacing w:after="0"/>
              <w:rPr>
                <w:rFonts w:ascii="Arial" w:eastAsia="MS Mincho" w:hAnsi="Arial" w:cs="Arial"/>
              </w:rPr>
            </w:pPr>
            <w:r w:rsidRPr="00B413CC">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587402F" w14:textId="77777777"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0B6236A" w14:textId="77777777" w:rsidR="00375926" w:rsidRPr="00B413CC" w:rsidRDefault="00375926" w:rsidP="00375926">
            <w:pPr>
              <w:spacing w:after="0"/>
              <w:rPr>
                <w:rFonts w:ascii="Arial" w:hAnsi="Arial" w:cs="Arial"/>
                <w:lang w:val="en-US"/>
              </w:rPr>
            </w:pPr>
            <w:r w:rsidRPr="00B413CC">
              <w:rPr>
                <w:rFonts w:ascii="Arial" w:hAnsi="Arial" w:cs="Arial"/>
                <w:lang w:val="en-US"/>
              </w:rPr>
              <w:t> </w:t>
            </w:r>
          </w:p>
        </w:tc>
      </w:tr>
      <w:tr w:rsidR="00375926" w:rsidRPr="000472D1" w14:paraId="7F5B517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D2E04C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14:paraId="097A801E" w14:textId="77777777"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14:paraId="3B91C45C"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6BF82"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8DC003"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00BE823"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D577A3" w14:textId="77777777" w:rsidR="00375926" w:rsidRPr="00107C20" w:rsidRDefault="00375926" w:rsidP="00375926">
            <w:pPr>
              <w:spacing w:after="0"/>
              <w:rPr>
                <w:rFonts w:ascii="Arial" w:hAnsi="Arial" w:cs="Arial"/>
                <w:lang w:val="en-US"/>
              </w:rPr>
            </w:pPr>
          </w:p>
        </w:tc>
      </w:tr>
      <w:tr w:rsidR="00375926" w:rsidRPr="00B413CC" w14:paraId="4B337288"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6D52788F"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7F6DF"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0F6724C" w14:textId="77777777" w:rsidR="00375926" w:rsidRPr="00B413CC" w:rsidRDefault="002517D5" w:rsidP="00375926">
            <w:pPr>
              <w:spacing w:after="0"/>
              <w:rPr>
                <w:rFonts w:ascii="Arial" w:eastAsia="MS Mincho" w:hAnsi="Arial" w:cs="Arial"/>
                <w:sz w:val="14"/>
                <w:szCs w:val="14"/>
              </w:rPr>
            </w:pPr>
            <w:hyperlink r:id="rId216" w:history="1">
              <w:r w:rsidR="00375926" w:rsidRPr="00B413CC">
                <w:rPr>
                  <w:rStyle w:val="Lienhypertexte"/>
                  <w:rFonts w:ascii="Arial" w:eastAsia="MS Mincho" w:hAnsi="Arial" w:cs="Arial"/>
                  <w:sz w:val="14"/>
                  <w:szCs w:val="14"/>
                </w:rPr>
                <w:t>CP-211162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8BAAAC" w14:textId="77777777" w:rsidR="00375926" w:rsidRPr="00B413CC" w:rsidRDefault="00375926" w:rsidP="00375926">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1F52E4" w14:textId="77777777"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BBB677" w14:textId="77777777"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53D190" w14:textId="77777777"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14:paraId="389B7574" w14:textId="77777777"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14:paraId="3EF5AB72" w14:textId="77777777"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14:paraId="71BF191D" w14:textId="77777777"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375926" w:rsidRPr="000472D1" w14:paraId="109C178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BDB52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14:paraId="7BDA9823" w14:textId="77777777"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14:paraId="0C0B7F2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1A18E5"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439CA3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100662"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D1CC6C" w14:textId="77777777" w:rsidR="00375926" w:rsidRPr="00107C20" w:rsidRDefault="00375926" w:rsidP="00375926">
            <w:pPr>
              <w:spacing w:after="0"/>
              <w:rPr>
                <w:rFonts w:ascii="Arial" w:hAnsi="Arial" w:cs="Arial"/>
                <w:lang w:val="en-US"/>
              </w:rPr>
            </w:pPr>
          </w:p>
        </w:tc>
      </w:tr>
      <w:tr w:rsidR="00375926" w:rsidRPr="00E43111" w14:paraId="1672A3F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3ED2F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30D195"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3E51845" w14:textId="77777777" w:rsidR="00375926" w:rsidRPr="00E43111" w:rsidRDefault="002517D5" w:rsidP="00375926">
            <w:pPr>
              <w:spacing w:after="0"/>
              <w:rPr>
                <w:rFonts w:ascii="Arial" w:eastAsia="MS Mincho" w:hAnsi="Arial" w:cs="Arial"/>
                <w:sz w:val="14"/>
                <w:szCs w:val="14"/>
              </w:rPr>
            </w:pPr>
            <w:hyperlink r:id="rId217" w:history="1">
              <w:r w:rsidR="00375926" w:rsidRPr="00E43111">
                <w:rPr>
                  <w:rStyle w:val="Lienhypertexte"/>
                  <w:rFonts w:ascii="Arial" w:eastAsia="MS Mincho" w:hAnsi="Arial" w:cs="Arial"/>
                  <w:sz w:val="14"/>
                  <w:szCs w:val="14"/>
                </w:rPr>
                <w:t>CP-211160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6E0F26C"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EC0ED87"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A653B26"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89AD1E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14:paraId="064316C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70924E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14:paraId="44D99A85" w14:textId="77777777"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14:paraId="6B09A9A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BEFEA7"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3C3E7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035F19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1FFE7" w14:textId="77777777" w:rsidR="00375926" w:rsidRPr="00107C20" w:rsidRDefault="00375926" w:rsidP="00375926">
            <w:pPr>
              <w:spacing w:after="0"/>
              <w:rPr>
                <w:rFonts w:ascii="Arial" w:hAnsi="Arial" w:cs="Arial"/>
                <w:lang w:val="en-US"/>
              </w:rPr>
            </w:pPr>
          </w:p>
        </w:tc>
      </w:tr>
      <w:tr w:rsidR="00375926" w:rsidRPr="00E43111" w14:paraId="08CA666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CE0B63"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7C429"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E4D21A7" w14:textId="77777777" w:rsidR="00375926" w:rsidRPr="00E43111" w:rsidRDefault="002517D5" w:rsidP="00375926">
            <w:pPr>
              <w:spacing w:after="0"/>
              <w:rPr>
                <w:rFonts w:ascii="Arial" w:eastAsia="MS Mincho" w:hAnsi="Arial" w:cs="Arial"/>
                <w:sz w:val="14"/>
                <w:szCs w:val="14"/>
              </w:rPr>
            </w:pPr>
            <w:hyperlink r:id="rId218" w:history="1">
              <w:r w:rsidR="00375926" w:rsidRPr="00E43111">
                <w:rPr>
                  <w:rStyle w:val="Lienhypertexte"/>
                  <w:rFonts w:ascii="Arial" w:eastAsia="MS Mincho" w:hAnsi="Arial" w:cs="Arial"/>
                  <w:sz w:val="14"/>
                  <w:szCs w:val="14"/>
                </w:rPr>
                <w:t>CP-211037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010C575"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E73DF69" w14:textId="77777777" w:rsidR="00375926" w:rsidRPr="00E43111" w:rsidRDefault="00375926" w:rsidP="00375926">
            <w:pPr>
              <w:spacing w:after="0"/>
              <w:rPr>
                <w:rFonts w:ascii="Arial" w:eastAsia="MS Mincho" w:hAnsi="Arial" w:cs="Arial"/>
              </w:rPr>
            </w:pPr>
            <w:r w:rsidRPr="00E4311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E4EAB0B"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B048E0D"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4DAEE00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C69963"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8F7585B"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05A2C1" w14:textId="77777777" w:rsidR="00375926" w:rsidRPr="00E43111" w:rsidRDefault="002517D5" w:rsidP="00375926">
            <w:pPr>
              <w:spacing w:after="0"/>
              <w:rPr>
                <w:rFonts w:ascii="Arial" w:eastAsia="MS Mincho" w:hAnsi="Arial" w:cs="Arial"/>
                <w:sz w:val="14"/>
                <w:szCs w:val="14"/>
              </w:rPr>
            </w:pPr>
            <w:hyperlink r:id="rId219" w:history="1">
              <w:r w:rsidR="00375926" w:rsidRPr="00E43111">
                <w:rPr>
                  <w:rStyle w:val="Lienhypertexte"/>
                  <w:rFonts w:ascii="Arial" w:eastAsia="MS Mincho" w:hAnsi="Arial" w:cs="Arial"/>
                  <w:sz w:val="14"/>
                  <w:szCs w:val="14"/>
                </w:rPr>
                <w:t>CP-211159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7419E28"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5D286B"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E45A13"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6607680"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7A26A21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8D5F424"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03E35E"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7366244" w14:textId="77777777" w:rsidR="00375926" w:rsidRPr="00E43111" w:rsidRDefault="002517D5" w:rsidP="00375926">
            <w:pPr>
              <w:spacing w:after="0"/>
              <w:rPr>
                <w:rFonts w:ascii="Arial" w:eastAsia="MS Mincho" w:hAnsi="Arial" w:cs="Arial"/>
                <w:sz w:val="14"/>
                <w:szCs w:val="14"/>
              </w:rPr>
            </w:pPr>
            <w:hyperlink r:id="rId220" w:history="1">
              <w:r w:rsidR="00375926" w:rsidRPr="00E43111">
                <w:rPr>
                  <w:rStyle w:val="Lienhypertexte"/>
                  <w:rFonts w:ascii="Arial" w:eastAsia="MS Mincho" w:hAnsi="Arial" w:cs="Arial"/>
                  <w:sz w:val="14"/>
                  <w:szCs w:val="14"/>
                </w:rPr>
                <w:t>CP-211226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C64B1BA" w14:textId="77777777" w:rsidR="00375926" w:rsidRPr="00E43111" w:rsidRDefault="00375926" w:rsidP="00375926">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E032369" w14:textId="77777777" w:rsidR="00375926" w:rsidRPr="00E43111" w:rsidRDefault="00375926" w:rsidP="00375926">
            <w:pPr>
              <w:spacing w:after="0"/>
              <w:rPr>
                <w:rFonts w:ascii="Arial" w:eastAsia="MS Mincho" w:hAnsi="Arial" w:cs="Arial"/>
              </w:rPr>
            </w:pPr>
            <w:r w:rsidRPr="00E4311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97229C4"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B92E0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1E7CB9" w14:paraId="031C299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7265D3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14:paraId="55D32527" w14:textId="77777777" w:rsidR="00375926" w:rsidRPr="00365274" w:rsidRDefault="00375926" w:rsidP="00375926">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14:paraId="20453405" w14:textId="77777777"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14:paraId="19E9580B" w14:textId="77777777"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14:paraId="27E368A0" w14:textId="77777777" w:rsidR="00375926" w:rsidRPr="001E7CB9" w:rsidRDefault="00375926" w:rsidP="00375926">
            <w:pPr>
              <w:spacing w:after="0"/>
              <w:rPr>
                <w:rFonts w:ascii="Arial" w:hAnsi="Arial" w:cs="Arial"/>
                <w:color w:val="000000"/>
                <w:lang w:val="fr-FR"/>
              </w:rPr>
            </w:pPr>
          </w:p>
        </w:tc>
        <w:tc>
          <w:tcPr>
            <w:tcW w:w="1162" w:type="dxa"/>
            <w:tcBorders>
              <w:top w:val="single" w:sz="4" w:space="0" w:color="auto"/>
              <w:bottom w:val="single" w:sz="4" w:space="0" w:color="auto"/>
            </w:tcBorders>
            <w:shd w:val="clear" w:color="auto" w:fill="FDE9D9" w:themeFill="accent6" w:themeFillTint="33"/>
          </w:tcPr>
          <w:p w14:paraId="5A3198AA" w14:textId="77777777"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BBAAA18" w14:textId="77777777" w:rsidR="00375926" w:rsidRPr="001E7CB9" w:rsidRDefault="00375926" w:rsidP="00375926">
            <w:pPr>
              <w:spacing w:after="0"/>
              <w:rPr>
                <w:rFonts w:ascii="Arial" w:hAnsi="Arial" w:cs="Arial"/>
                <w:lang w:val="fr-FR"/>
              </w:rPr>
            </w:pPr>
          </w:p>
        </w:tc>
      </w:tr>
      <w:tr w:rsidR="00375926" w:rsidRPr="00E43111" w14:paraId="3539543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757680" w14:textId="77777777"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750001E" w14:textId="77777777"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32153CC" w14:textId="77777777" w:rsidR="00375926" w:rsidRPr="00E43111" w:rsidRDefault="002517D5" w:rsidP="00375926">
            <w:pPr>
              <w:spacing w:after="0"/>
              <w:rPr>
                <w:rFonts w:ascii="Arial" w:eastAsia="MS Mincho" w:hAnsi="Arial" w:cs="Arial"/>
                <w:sz w:val="14"/>
                <w:szCs w:val="14"/>
                <w:lang w:val="fr-FR"/>
              </w:rPr>
            </w:pPr>
            <w:hyperlink r:id="rId221" w:history="1">
              <w:r w:rsidR="00375926" w:rsidRPr="00E43111">
                <w:rPr>
                  <w:rStyle w:val="Lienhypertexte"/>
                  <w:rFonts w:ascii="Arial" w:eastAsia="MS Mincho" w:hAnsi="Arial" w:cs="Arial"/>
                  <w:sz w:val="14"/>
                  <w:szCs w:val="14"/>
                  <w:lang w:val="fr-FR"/>
                </w:rPr>
                <w:t>CP-211231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09864DF"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162757B"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941F1E8" w14:textId="77777777" w:rsidR="00375926" w:rsidRPr="00E43111" w:rsidRDefault="00375926" w:rsidP="00375926">
            <w:pPr>
              <w:spacing w:after="0"/>
              <w:rPr>
                <w:rFonts w:ascii="Arial" w:hAnsi="Arial" w:cs="Arial"/>
                <w:color w:val="000000"/>
                <w:lang w:val="fr-FR"/>
              </w:rPr>
            </w:pPr>
            <w:r w:rsidRPr="00E43111">
              <w:rPr>
                <w:rFonts w:ascii="Arial" w:hAnsi="Arial" w:cs="Arial"/>
                <w:color w:val="000000"/>
                <w:lang w:val="fr-FR"/>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1EA5130" w14:textId="77777777"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14:paraId="0E6F6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3616BA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14:paraId="7B6C7235" w14:textId="77777777" w:rsidR="00375926" w:rsidRPr="00365274" w:rsidRDefault="00375926" w:rsidP="00375926">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14:paraId="0A665B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3CF694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059C9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D55D6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1D5C6B" w14:textId="77777777" w:rsidR="00375926" w:rsidRPr="001E7CB9" w:rsidRDefault="00375926" w:rsidP="00375926">
            <w:pPr>
              <w:spacing w:after="0"/>
              <w:rPr>
                <w:rFonts w:ascii="Arial" w:hAnsi="Arial" w:cs="Arial"/>
                <w:lang w:val="en-US"/>
              </w:rPr>
            </w:pPr>
          </w:p>
        </w:tc>
      </w:tr>
      <w:tr w:rsidR="00375926" w:rsidRPr="00E43111" w14:paraId="4465D93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5049A7"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266907"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59817D3" w14:textId="77777777" w:rsidR="00375926" w:rsidRPr="00E43111" w:rsidRDefault="002517D5" w:rsidP="00375926">
            <w:pPr>
              <w:spacing w:after="0"/>
              <w:rPr>
                <w:rFonts w:ascii="Arial" w:eastAsia="MS Mincho" w:hAnsi="Arial" w:cs="Arial"/>
                <w:sz w:val="14"/>
                <w:szCs w:val="14"/>
                <w:lang w:val="en-US"/>
              </w:rPr>
            </w:pPr>
            <w:hyperlink r:id="rId222" w:history="1">
              <w:r w:rsidR="00375926" w:rsidRPr="00E43111">
                <w:rPr>
                  <w:rStyle w:val="Lienhypertexte"/>
                  <w:rFonts w:ascii="Arial" w:eastAsia="MS Mincho" w:hAnsi="Arial" w:cs="Arial"/>
                  <w:sz w:val="14"/>
                  <w:szCs w:val="14"/>
                  <w:lang w:val="en-US"/>
                </w:rPr>
                <w:t>CP-211029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6D6AACE"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46380AB"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84C062C"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795AEF5"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6BD2FEB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4A5E75"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167BAE"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B939F7F" w14:textId="77777777" w:rsidR="00375926" w:rsidRPr="00E43111" w:rsidRDefault="002517D5" w:rsidP="00375926">
            <w:pPr>
              <w:spacing w:after="0"/>
              <w:rPr>
                <w:rFonts w:ascii="Arial" w:eastAsia="MS Mincho" w:hAnsi="Arial" w:cs="Arial"/>
                <w:sz w:val="14"/>
                <w:szCs w:val="14"/>
                <w:lang w:val="en-US"/>
              </w:rPr>
            </w:pPr>
            <w:hyperlink r:id="rId223" w:history="1">
              <w:r w:rsidR="00375926" w:rsidRPr="00E43111">
                <w:rPr>
                  <w:rStyle w:val="Lienhypertexte"/>
                  <w:rFonts w:ascii="Arial" w:eastAsia="MS Mincho" w:hAnsi="Arial" w:cs="Arial"/>
                  <w:sz w:val="14"/>
                  <w:szCs w:val="14"/>
                  <w:lang w:val="en-US"/>
                </w:rPr>
                <w:t>CP-211278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5AAA72"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pack1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649B30D"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466D92E"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8A6A349"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7EC5C2C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8835C9F"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851004"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5C40B2C" w14:textId="77777777" w:rsidR="00375926" w:rsidRPr="00E43111" w:rsidRDefault="002517D5" w:rsidP="00375926">
            <w:pPr>
              <w:spacing w:after="0"/>
              <w:rPr>
                <w:rFonts w:ascii="Arial" w:eastAsia="MS Mincho" w:hAnsi="Arial" w:cs="Arial"/>
                <w:sz w:val="14"/>
                <w:szCs w:val="14"/>
                <w:lang w:val="en-US"/>
              </w:rPr>
            </w:pPr>
            <w:hyperlink r:id="rId224" w:history="1">
              <w:r w:rsidR="00375926" w:rsidRPr="00E43111">
                <w:rPr>
                  <w:rStyle w:val="Lienhypertexte"/>
                  <w:rFonts w:ascii="Arial" w:eastAsia="MS Mincho" w:hAnsi="Arial" w:cs="Arial"/>
                  <w:sz w:val="14"/>
                  <w:szCs w:val="14"/>
                  <w:lang w:val="en-US"/>
                </w:rPr>
                <w:t>CP-211279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CED66CA"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pack2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A8D08A9"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F91F47D"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5D48FB"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3E47F32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D9D2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132483"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6C574F" w14:textId="77777777" w:rsidR="00375926" w:rsidRPr="00E43111" w:rsidRDefault="002517D5" w:rsidP="00375926">
            <w:pPr>
              <w:spacing w:after="0"/>
              <w:rPr>
                <w:rFonts w:ascii="Arial" w:eastAsia="MS Mincho" w:hAnsi="Arial" w:cs="Arial"/>
                <w:sz w:val="14"/>
                <w:szCs w:val="14"/>
                <w:lang w:val="en-US"/>
              </w:rPr>
            </w:pPr>
            <w:hyperlink r:id="rId225" w:history="1">
              <w:r w:rsidR="00375926" w:rsidRPr="00E43111">
                <w:rPr>
                  <w:rStyle w:val="Lienhypertexte"/>
                  <w:rFonts w:ascii="Arial" w:eastAsia="MS Mincho" w:hAnsi="Arial" w:cs="Arial"/>
                  <w:sz w:val="14"/>
                  <w:szCs w:val="14"/>
                  <w:lang w:val="en-US"/>
                </w:rPr>
                <w:t>CP-211280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E5E4180"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pack3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103A723"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42FC92C"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8458690"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14:paraId="65355D8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487C94"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E0304E" w14:textId="77777777"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FA9E172" w14:textId="77777777" w:rsidR="00375926" w:rsidRPr="00E43111" w:rsidRDefault="002517D5" w:rsidP="00375926">
            <w:pPr>
              <w:spacing w:after="0"/>
              <w:rPr>
                <w:rFonts w:ascii="Arial" w:eastAsia="MS Mincho" w:hAnsi="Arial" w:cs="Arial"/>
                <w:sz w:val="14"/>
                <w:szCs w:val="14"/>
                <w:lang w:val="en-US"/>
              </w:rPr>
            </w:pPr>
            <w:hyperlink r:id="rId226" w:history="1">
              <w:r w:rsidR="00375926" w:rsidRPr="00E43111">
                <w:rPr>
                  <w:rStyle w:val="Lienhypertexte"/>
                  <w:rFonts w:ascii="Arial" w:eastAsia="MS Mincho" w:hAnsi="Arial" w:cs="Arial"/>
                  <w:sz w:val="14"/>
                  <w:szCs w:val="14"/>
                  <w:lang w:val="en-US"/>
                </w:rPr>
                <w:t>CP-211281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33ACCB3"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pack4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1CBB349" w14:textId="77777777"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EA9E392" w14:textId="77777777"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8C08AB"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1E7CB9" w14:paraId="48A8641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5253AB"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14:paraId="3060AD79"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EBD97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E019FC2"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F5AE24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CA730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F225FE" w14:textId="77777777" w:rsidR="00375926" w:rsidRPr="001E7CB9" w:rsidRDefault="00375926" w:rsidP="00375926">
            <w:pPr>
              <w:spacing w:after="0"/>
              <w:rPr>
                <w:rFonts w:ascii="Arial" w:hAnsi="Arial" w:cs="Arial"/>
                <w:lang w:val="en-US"/>
              </w:rPr>
            </w:pPr>
          </w:p>
        </w:tc>
      </w:tr>
      <w:tr w:rsidR="00375926" w:rsidRPr="006F7D73" w14:paraId="7F1CCE1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1529AF"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ED2285"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524393" w14:textId="77777777" w:rsidR="00375926" w:rsidRPr="006F7D73" w:rsidRDefault="002517D5" w:rsidP="00375926">
            <w:pPr>
              <w:spacing w:after="0"/>
              <w:rPr>
                <w:rFonts w:ascii="Arial" w:eastAsia="MS Mincho" w:hAnsi="Arial" w:cs="Arial"/>
                <w:sz w:val="14"/>
                <w:szCs w:val="14"/>
                <w:lang w:val="en-US"/>
              </w:rPr>
            </w:pPr>
            <w:hyperlink r:id="rId227" w:history="1">
              <w:r w:rsidR="00375926" w:rsidRPr="006F7D73">
                <w:rPr>
                  <w:rStyle w:val="Lienhypertexte"/>
                  <w:rFonts w:ascii="Arial" w:eastAsia="MS Mincho" w:hAnsi="Arial" w:cs="Arial"/>
                  <w:sz w:val="14"/>
                  <w:szCs w:val="14"/>
                  <w:lang w:val="en-US"/>
                </w:rPr>
                <w:t>CP-211024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3F73085"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D0D6183"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562E0E4" w14:textId="77777777" w:rsidR="00375926" w:rsidRPr="006F7D73" w:rsidRDefault="00375926" w:rsidP="00375926">
            <w:pPr>
              <w:spacing w:after="0"/>
              <w:rPr>
                <w:rFonts w:ascii="Arial" w:hAnsi="Arial" w:cs="Arial"/>
                <w:color w:val="000000"/>
                <w:lang w:val="en-US"/>
              </w:rPr>
            </w:pPr>
            <w:r w:rsidRPr="006F7D73">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D5A5FE0" w14:textId="77777777"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14:paraId="625D94F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1A5D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14:paraId="0173BE0B" w14:textId="77777777"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14:paraId="504E538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E86B3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651EB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589CE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897517" w14:textId="77777777" w:rsidR="00375926" w:rsidRPr="001E7CB9" w:rsidRDefault="00375926" w:rsidP="00375926">
            <w:pPr>
              <w:spacing w:after="0"/>
              <w:rPr>
                <w:rFonts w:ascii="Arial" w:hAnsi="Arial" w:cs="Arial"/>
                <w:lang w:val="en-US"/>
              </w:rPr>
            </w:pPr>
          </w:p>
        </w:tc>
      </w:tr>
      <w:tr w:rsidR="000421DD" w:rsidRPr="006F7D73" w14:paraId="7A2427BC" w14:textId="77777777" w:rsidTr="000421D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B29E9D5" w14:textId="77777777" w:rsidR="000421DD" w:rsidRPr="006F7D73" w:rsidRDefault="000421DD" w:rsidP="00050B1C">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FC5922" w14:textId="77777777" w:rsidR="000421DD" w:rsidRPr="006F7D73" w:rsidRDefault="000421DD" w:rsidP="00050B1C">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8F45580" w14:textId="77777777" w:rsidR="000421DD" w:rsidRPr="006F7D73" w:rsidRDefault="002517D5" w:rsidP="00050B1C">
            <w:pPr>
              <w:spacing w:after="0"/>
              <w:rPr>
                <w:rFonts w:ascii="Arial" w:eastAsia="MS Mincho" w:hAnsi="Arial" w:cs="Arial"/>
                <w:sz w:val="14"/>
                <w:szCs w:val="14"/>
                <w:lang w:val="en-US"/>
              </w:rPr>
            </w:pPr>
            <w:hyperlink r:id="rId228" w:history="1">
              <w:r w:rsidR="000421DD" w:rsidRPr="006F7D73">
                <w:rPr>
                  <w:rStyle w:val="Lienhypertexte"/>
                  <w:rFonts w:ascii="Arial" w:eastAsia="MS Mincho" w:hAnsi="Arial" w:cs="Arial"/>
                  <w:sz w:val="14"/>
                  <w:szCs w:val="14"/>
                  <w:lang w:val="en-US"/>
                </w:rPr>
                <w:t>CP-211169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080FBC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F47A07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9E3BE49" w14:textId="77777777" w:rsidR="000421DD" w:rsidRPr="006F7D73" w:rsidRDefault="000421DD" w:rsidP="00050B1C">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107D42F" w14:textId="77777777" w:rsidR="000421DD" w:rsidRDefault="000421DD" w:rsidP="00050B1C">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14:paraId="7463C47F" w14:textId="77777777" w:rsidR="000421DD" w:rsidRDefault="000421DD" w:rsidP="00050B1C">
            <w:pPr>
              <w:spacing w:after="0"/>
              <w:rPr>
                <w:rFonts w:ascii="Arial" w:hAnsi="Arial" w:cs="Arial"/>
                <w:color w:val="000000"/>
                <w:lang w:val="en-US"/>
              </w:rPr>
            </w:pPr>
          </w:p>
          <w:p w14:paraId="32762988" w14:textId="77777777" w:rsidR="000421DD" w:rsidRPr="006F7D73" w:rsidRDefault="000421DD" w:rsidP="00050B1C">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14:paraId="0B527824" w14:textId="77777777" w:rsidTr="000421D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81555A0"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82BE8E"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3D528D9" w14:textId="77777777" w:rsidR="00375926" w:rsidRPr="006F7D73" w:rsidRDefault="002517D5" w:rsidP="00375926">
            <w:pPr>
              <w:spacing w:after="0"/>
              <w:rPr>
                <w:rFonts w:ascii="Arial" w:eastAsia="MS Mincho" w:hAnsi="Arial" w:cs="Arial"/>
                <w:sz w:val="14"/>
                <w:szCs w:val="14"/>
                <w:lang w:val="en-US"/>
              </w:rPr>
            </w:pPr>
            <w:hyperlink r:id="rId229" w:history="1">
              <w:r w:rsidR="00375926" w:rsidRPr="006F7D73">
                <w:rPr>
                  <w:rStyle w:val="Lienhypertexte"/>
                  <w:rFonts w:ascii="Arial" w:eastAsia="MS Mincho" w:hAnsi="Arial" w:cs="Arial"/>
                  <w:sz w:val="14"/>
                  <w:szCs w:val="14"/>
                  <w:lang w:val="en-US"/>
                </w:rPr>
                <w:t>CP-211154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38CEFCF"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0D8D661"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9A51C96" w14:textId="77777777" w:rsidR="00375926" w:rsidRPr="006F7D73"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E4655B3" w14:textId="77777777" w:rsidR="00375926" w:rsidRPr="006F7D73" w:rsidRDefault="009344BA" w:rsidP="00375926">
            <w:pPr>
              <w:spacing w:after="0"/>
              <w:rPr>
                <w:rFonts w:ascii="Arial" w:hAnsi="Arial" w:cs="Arial"/>
                <w:lang w:val="en-US"/>
              </w:rPr>
            </w:pPr>
            <w:r>
              <w:rPr>
                <w:rFonts w:ascii="Arial" w:hAnsi="Arial" w:cs="Arial"/>
                <w:lang w:val="en-US"/>
              </w:rPr>
              <w:t>Proposed: Partially approved</w:t>
            </w:r>
          </w:p>
        </w:tc>
      </w:tr>
      <w:tr w:rsidR="00375926" w:rsidRPr="001E7CB9" w14:paraId="1EA215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D7B4D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14:paraId="6F40E1E2"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14:paraId="2726963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E5D59E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4DD26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8E503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A8967D" w14:textId="77777777" w:rsidR="00375926" w:rsidRPr="001E7CB9" w:rsidRDefault="00375926" w:rsidP="00375926">
            <w:pPr>
              <w:spacing w:after="0"/>
              <w:rPr>
                <w:rFonts w:ascii="Arial" w:hAnsi="Arial" w:cs="Arial"/>
                <w:lang w:val="en-US"/>
              </w:rPr>
            </w:pPr>
          </w:p>
        </w:tc>
      </w:tr>
      <w:tr w:rsidR="00375926" w:rsidRPr="00CB4BA7" w14:paraId="5087306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B30CB44"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2CE30"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2DCE326" w14:textId="77777777" w:rsidR="00375926" w:rsidRPr="00CB4BA7" w:rsidRDefault="002517D5" w:rsidP="00375926">
            <w:pPr>
              <w:spacing w:after="0"/>
              <w:rPr>
                <w:rFonts w:ascii="Arial" w:eastAsia="MS Mincho" w:hAnsi="Arial" w:cs="Arial"/>
                <w:sz w:val="14"/>
                <w:szCs w:val="14"/>
                <w:lang w:val="en-US"/>
              </w:rPr>
            </w:pPr>
            <w:hyperlink r:id="rId230" w:history="1">
              <w:r w:rsidR="00375926" w:rsidRPr="00CB4BA7">
                <w:rPr>
                  <w:rStyle w:val="Lienhypertexte"/>
                  <w:rFonts w:ascii="Arial" w:eastAsia="MS Mincho" w:hAnsi="Arial" w:cs="Arial"/>
                  <w:sz w:val="14"/>
                  <w:szCs w:val="14"/>
                  <w:lang w:val="en-US"/>
                </w:rPr>
                <w:t>CP-211040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030F3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36C2FE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875EF0F"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60D2E3"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2862F9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87C0A"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69B744E"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C9CB19" w14:textId="77777777" w:rsidR="00375926" w:rsidRPr="00CB4BA7" w:rsidRDefault="002517D5" w:rsidP="00375926">
            <w:pPr>
              <w:spacing w:after="0"/>
              <w:rPr>
                <w:rFonts w:ascii="Arial" w:eastAsia="MS Mincho" w:hAnsi="Arial" w:cs="Arial"/>
                <w:sz w:val="14"/>
                <w:szCs w:val="14"/>
                <w:lang w:val="en-US"/>
              </w:rPr>
            </w:pPr>
            <w:hyperlink r:id="rId231" w:history="1">
              <w:r w:rsidR="00375926" w:rsidRPr="00CB4BA7">
                <w:rPr>
                  <w:rStyle w:val="Lienhypertexte"/>
                  <w:rFonts w:ascii="Arial" w:eastAsia="MS Mincho" w:hAnsi="Arial" w:cs="Arial"/>
                  <w:sz w:val="14"/>
                  <w:szCs w:val="14"/>
                  <w:lang w:val="en-US"/>
                </w:rPr>
                <w:t>CP-211152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C81542E"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88710DF"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09F22A3"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00A913"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1B6C024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1A992A"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72D692"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39E71AF" w14:textId="77777777" w:rsidR="00375926" w:rsidRPr="00CB4BA7" w:rsidRDefault="002517D5" w:rsidP="00375926">
            <w:pPr>
              <w:spacing w:after="0"/>
              <w:rPr>
                <w:rFonts w:ascii="Arial" w:eastAsia="MS Mincho" w:hAnsi="Arial" w:cs="Arial"/>
                <w:sz w:val="14"/>
                <w:szCs w:val="14"/>
                <w:lang w:val="en-US"/>
              </w:rPr>
            </w:pPr>
            <w:hyperlink r:id="rId232" w:history="1">
              <w:r w:rsidR="00375926" w:rsidRPr="00CB4BA7">
                <w:rPr>
                  <w:rStyle w:val="Lienhypertexte"/>
                  <w:rFonts w:ascii="Arial" w:eastAsia="MS Mincho" w:hAnsi="Arial" w:cs="Arial"/>
                  <w:sz w:val="14"/>
                  <w:szCs w:val="14"/>
                  <w:lang w:val="en-US"/>
                </w:rPr>
                <w:t>CP-211213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07C2DD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6F6DD08"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78A4C88"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FA6C1F7"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556009B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A09765"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DCAE3F"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D157556" w14:textId="77777777" w:rsidR="00375926" w:rsidRPr="00CB4BA7" w:rsidRDefault="002517D5" w:rsidP="00375926">
            <w:pPr>
              <w:spacing w:after="0"/>
              <w:rPr>
                <w:rFonts w:ascii="Arial" w:eastAsia="MS Mincho" w:hAnsi="Arial" w:cs="Arial"/>
                <w:sz w:val="14"/>
                <w:szCs w:val="14"/>
                <w:lang w:val="en-US"/>
              </w:rPr>
            </w:pPr>
            <w:hyperlink r:id="rId233" w:history="1">
              <w:r w:rsidR="00375926" w:rsidRPr="00CB4BA7">
                <w:rPr>
                  <w:rStyle w:val="Lienhypertexte"/>
                  <w:rFonts w:ascii="Arial" w:eastAsia="MS Mincho" w:hAnsi="Arial" w:cs="Arial"/>
                  <w:sz w:val="14"/>
                  <w:szCs w:val="14"/>
                  <w:lang w:val="en-US"/>
                </w:rPr>
                <w:t>CP-211283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B4344E6"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EB711AF"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02E303B"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FD101E"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1E7CB9" w14:paraId="685D3AFC"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61A1DF"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C8BD38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B3EFB5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A3D513B"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1D6244B7"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DF2D2C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78C31BF" w14:textId="77777777" w:rsidR="00375926" w:rsidRPr="001E7CB9" w:rsidRDefault="00375926" w:rsidP="00375926">
            <w:pPr>
              <w:spacing w:after="0"/>
              <w:rPr>
                <w:rFonts w:ascii="Arial" w:hAnsi="Arial" w:cs="Arial"/>
                <w:lang w:val="en-US"/>
              </w:rPr>
            </w:pPr>
          </w:p>
        </w:tc>
      </w:tr>
      <w:tr w:rsidR="00375926" w:rsidRPr="001E7CB9" w14:paraId="6DB0393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BACC42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14:paraId="0DED76D1" w14:textId="77777777"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69F3EC5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DBDC8B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4C95CB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BF76CB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1383B3" w14:textId="77777777" w:rsidR="00375926" w:rsidRPr="001E7CB9" w:rsidRDefault="00375926" w:rsidP="00375926">
            <w:pPr>
              <w:spacing w:after="0"/>
              <w:rPr>
                <w:rFonts w:ascii="Arial" w:hAnsi="Arial" w:cs="Arial"/>
                <w:lang w:val="en-US"/>
              </w:rPr>
            </w:pPr>
          </w:p>
        </w:tc>
      </w:tr>
      <w:tr w:rsidR="00375926" w:rsidRPr="00CB4BA7" w14:paraId="19CF4BE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903FB0"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E7FFB4"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498225" w14:textId="77777777" w:rsidR="00375926" w:rsidRPr="00CB4BA7" w:rsidRDefault="002517D5" w:rsidP="00375926">
            <w:pPr>
              <w:spacing w:after="0"/>
              <w:rPr>
                <w:rFonts w:ascii="Arial" w:eastAsia="MS Mincho" w:hAnsi="Arial" w:cs="Arial"/>
                <w:sz w:val="14"/>
                <w:szCs w:val="14"/>
                <w:lang w:val="en-US"/>
              </w:rPr>
            </w:pPr>
            <w:hyperlink r:id="rId234" w:history="1">
              <w:r w:rsidR="00375926" w:rsidRPr="00CB4BA7">
                <w:rPr>
                  <w:rStyle w:val="Lienhypertexte"/>
                  <w:rFonts w:ascii="Arial" w:eastAsia="MS Mincho" w:hAnsi="Arial" w:cs="Arial"/>
                  <w:sz w:val="14"/>
                  <w:szCs w:val="14"/>
                  <w:lang w:val="en-US"/>
                </w:rPr>
                <w:t>CP-211157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612928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8CB4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E0172FD" w14:textId="77777777"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8A5558A"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440985CC" w14:textId="77777777" w:rsidTr="00367482">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9F9C4F"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3C4FCD"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CE41CB" w14:textId="77777777" w:rsidR="00375926" w:rsidRPr="00CB4BA7" w:rsidRDefault="008B7BC4" w:rsidP="00375926">
            <w:pPr>
              <w:spacing w:after="0"/>
              <w:rPr>
                <w:rFonts w:ascii="Arial" w:eastAsia="MS Mincho" w:hAnsi="Arial" w:cs="Arial"/>
                <w:sz w:val="14"/>
                <w:szCs w:val="14"/>
                <w:lang w:val="en-US"/>
              </w:rPr>
            </w:pPr>
            <w:hyperlink r:id="rId235" w:history="1">
              <w:r w:rsidR="00375926" w:rsidRPr="00CB4BA7">
                <w:rPr>
                  <w:rStyle w:val="Lienhypertexte"/>
                  <w:rFonts w:ascii="Arial" w:eastAsia="MS Mincho" w:hAnsi="Arial" w:cs="Arial"/>
                  <w:sz w:val="14"/>
                  <w:szCs w:val="14"/>
                  <w:lang w:val="en-US"/>
                </w:rPr>
                <w:t>CP-211181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DBEC5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B797D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Ericsson, Nokia, Nokia Shanghai Bell / Ivo</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485CA3" w14:textId="04D957D1" w:rsidR="00375926" w:rsidRPr="00CB4BA7" w:rsidRDefault="00D90E83" w:rsidP="00375926">
            <w:pPr>
              <w:spacing w:after="0"/>
              <w:rPr>
                <w:rFonts w:ascii="Arial" w:hAnsi="Arial" w:cs="Arial"/>
                <w:color w:val="000000"/>
                <w:lang w:val="en-US"/>
              </w:rPr>
            </w:pPr>
            <w:r>
              <w:rPr>
                <w:rFonts w:ascii="Arial" w:hAnsi="Arial" w:cs="Arial"/>
                <w:color w:val="000000"/>
                <w:lang w:val="en-US"/>
              </w:rPr>
              <w:t>Revised to 1312</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168AAC" w14:textId="77777777" w:rsidR="0057625E" w:rsidRDefault="0057625E" w:rsidP="00160DBF">
            <w:pPr>
              <w:spacing w:after="0"/>
              <w:rPr>
                <w:rFonts w:ascii="Arial" w:hAnsi="Arial" w:cs="Arial"/>
                <w:lang w:val="en-US"/>
              </w:rPr>
            </w:pPr>
            <w:r>
              <w:rPr>
                <w:rFonts w:ascii="Arial" w:hAnsi="Arial" w:cs="Arial"/>
                <w:lang w:val="en-US"/>
              </w:rPr>
              <w:t>Rev 9:</w:t>
            </w:r>
          </w:p>
          <w:p w14:paraId="62D29776" w14:textId="77777777" w:rsidR="00375926" w:rsidRPr="00CB4BA7" w:rsidRDefault="00160DBF" w:rsidP="00160DBF">
            <w:pPr>
              <w:spacing w:after="0"/>
              <w:rPr>
                <w:rFonts w:ascii="Arial" w:hAnsi="Arial" w:cs="Arial"/>
                <w:lang w:val="en-US"/>
              </w:rPr>
            </w:pPr>
            <w:r w:rsidRPr="00160DBF">
              <w:rPr>
                <w:rFonts w:ascii="Arial" w:hAnsi="Arial" w:cs="Arial"/>
                <w:lang w:val="en-US"/>
              </w:rPr>
              <w:t>- "with exception when S-NSSAI is not included by the network in subclause 6.1.4.2" changed to "with exception when S-NSSAI is not provided by the network in subclause 6.1.4.2"</w:t>
            </w:r>
          </w:p>
        </w:tc>
      </w:tr>
      <w:tr w:rsidR="00D90E83" w:rsidRPr="00CB4BA7" w14:paraId="425F1CA4"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64D7B7EA" w14:textId="77777777" w:rsidR="00D90E83" w:rsidRPr="00CB4BA7" w:rsidRDefault="00D90E83" w:rsidP="00D90E8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2B77CA0" w14:textId="77777777" w:rsidR="00D90E83" w:rsidRPr="00CB4BA7" w:rsidRDefault="00D90E83" w:rsidP="00D90E8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434E031" w14:textId="77777777" w:rsidR="00D90E83" w:rsidRPr="00CB4BA7" w:rsidRDefault="00D90E83" w:rsidP="00D90E83">
            <w:pPr>
              <w:spacing w:after="0"/>
              <w:rPr>
                <w:rFonts w:ascii="Arial" w:eastAsia="MS Mincho" w:hAnsi="Arial" w:cs="Arial"/>
                <w:sz w:val="14"/>
                <w:szCs w:val="14"/>
                <w:lang w:val="en-US"/>
              </w:rPr>
            </w:pPr>
            <w:hyperlink r:id="rId236" w:history="1">
              <w:r>
                <w:rPr>
                  <w:rStyle w:val="Lienhypertexte"/>
                  <w:rFonts w:ascii="Arial" w:eastAsia="MS Mincho" w:hAnsi="Arial" w:cs="Arial"/>
                  <w:sz w:val="14"/>
                  <w:szCs w:val="14"/>
                  <w:lang w:val="en-US"/>
                </w:rPr>
                <w:t>CP-211312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897804" w14:textId="77777777" w:rsidR="00D90E83" w:rsidRPr="00CB4BA7" w:rsidRDefault="00D90E83" w:rsidP="00D90E83">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3CDFE7A" w14:textId="77777777" w:rsidR="00D90E83" w:rsidRPr="00CB4BA7" w:rsidRDefault="00D738D0" w:rsidP="00D90E83">
            <w:pPr>
              <w:spacing w:after="0"/>
              <w:rPr>
                <w:rFonts w:ascii="Arial" w:eastAsia="MS Mincho" w:hAnsi="Arial" w:cs="Arial"/>
                <w:lang w:val="en-US"/>
              </w:rPr>
            </w:pPr>
            <w:r w:rsidRPr="00D738D0">
              <w:rPr>
                <w:rFonts w:ascii="Arial" w:eastAsia="MS Mincho" w:hAnsi="Arial" w:cs="Arial"/>
                <w:lang w:val="en-US"/>
              </w:rPr>
              <w:t>Ericsson, Nokia, Nokia Shanghai Bell, BlackBerry UK Ltd.</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0A88408" w14:textId="77777777" w:rsidR="00D90E83" w:rsidRPr="00CB4BA7" w:rsidRDefault="00D90E83" w:rsidP="00D90E83">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BDE0E89" w14:textId="77777777" w:rsidR="00D738D0" w:rsidRPr="00D738D0" w:rsidRDefault="00D738D0" w:rsidP="00D738D0">
            <w:pPr>
              <w:spacing w:after="0"/>
              <w:rPr>
                <w:rFonts w:ascii="Arial" w:hAnsi="Arial" w:cs="Arial"/>
                <w:lang w:val="en-US"/>
              </w:rPr>
            </w:pPr>
            <w:r w:rsidRPr="00D738D0">
              <w:rPr>
                <w:rFonts w:ascii="Arial" w:hAnsi="Arial" w:cs="Arial"/>
                <w:lang w:val="en-US"/>
              </w:rPr>
              <w:t>Rev 10</w:t>
            </w:r>
          </w:p>
          <w:p w14:paraId="30E05944" w14:textId="77777777" w:rsidR="00D738D0" w:rsidRPr="00D738D0" w:rsidRDefault="00D738D0" w:rsidP="00D738D0">
            <w:pPr>
              <w:spacing w:after="0"/>
              <w:rPr>
                <w:rFonts w:ascii="Arial" w:hAnsi="Arial" w:cs="Arial"/>
                <w:lang w:val="en-US"/>
              </w:rPr>
            </w:pPr>
          </w:p>
          <w:p w14:paraId="29CD41B9" w14:textId="77777777" w:rsidR="00D90E83" w:rsidRPr="00CB4BA7" w:rsidRDefault="00D738D0" w:rsidP="00D738D0">
            <w:pPr>
              <w:spacing w:after="0"/>
              <w:rPr>
                <w:rFonts w:ascii="Arial" w:hAnsi="Arial" w:cs="Arial"/>
                <w:lang w:val="en-US"/>
              </w:rPr>
            </w:pPr>
            <w:r w:rsidRPr="00D738D0">
              <w:rPr>
                <w:rFonts w:ascii="Arial" w:hAnsi="Arial" w:cs="Arial"/>
                <w:lang w:val="en-US"/>
              </w:rPr>
              <w:t>Additional cosigner added.</w:t>
            </w:r>
          </w:p>
        </w:tc>
      </w:tr>
      <w:tr w:rsidR="00375926" w:rsidRPr="001E7CB9" w14:paraId="061C9F4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5ECD95" w14:textId="77777777" w:rsidR="00375926" w:rsidRPr="00367482" w:rsidRDefault="00375926" w:rsidP="00375926">
            <w:pPr>
              <w:spacing w:after="0"/>
              <w:rPr>
                <w:rFonts w:ascii="Arial" w:hAnsi="Arial"/>
                <w:b/>
              </w:rPr>
            </w:pPr>
          </w:p>
        </w:tc>
        <w:tc>
          <w:tcPr>
            <w:tcW w:w="2407" w:type="dxa"/>
            <w:tcBorders>
              <w:top w:val="single" w:sz="4" w:space="0" w:color="auto"/>
              <w:bottom w:val="single" w:sz="4" w:space="0" w:color="auto"/>
            </w:tcBorders>
            <w:shd w:val="clear" w:color="auto" w:fill="auto"/>
          </w:tcPr>
          <w:p w14:paraId="1C01AB3E"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07132266"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41B515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70D1A01"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CAB5B3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D68E45" w14:textId="77777777" w:rsidR="00375926" w:rsidRPr="001E7CB9" w:rsidRDefault="00375926" w:rsidP="00375926">
            <w:pPr>
              <w:spacing w:after="0"/>
              <w:rPr>
                <w:rFonts w:ascii="Arial" w:hAnsi="Arial" w:cs="Arial"/>
                <w:lang w:val="en-US"/>
              </w:rPr>
            </w:pPr>
          </w:p>
        </w:tc>
      </w:tr>
      <w:tr w:rsidR="00375926" w:rsidRPr="001E7CB9" w14:paraId="7E95E8E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6E85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14:paraId="70DD30DE"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14:paraId="70A8A2DE"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07CFFF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675183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52F2CF4"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DC7C36" w14:textId="77777777" w:rsidR="00375926" w:rsidRPr="001E7CB9" w:rsidRDefault="00375926" w:rsidP="00375926">
            <w:pPr>
              <w:spacing w:after="0"/>
              <w:rPr>
                <w:rFonts w:ascii="Arial" w:hAnsi="Arial" w:cs="Arial"/>
                <w:lang w:val="en-US"/>
              </w:rPr>
            </w:pPr>
          </w:p>
        </w:tc>
      </w:tr>
      <w:tr w:rsidR="00375926" w:rsidRPr="001E7CB9" w14:paraId="4D78EE6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15A69C"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1A598B2"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8DFBF5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1ABBCB1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316BE9F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3FB2E5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262DFE13" w14:textId="77777777" w:rsidR="00375926" w:rsidRPr="001E7CB9" w:rsidRDefault="00375926" w:rsidP="00375926">
            <w:pPr>
              <w:spacing w:after="0"/>
              <w:rPr>
                <w:rFonts w:ascii="Arial" w:hAnsi="Arial" w:cs="Arial"/>
                <w:lang w:val="en-US"/>
              </w:rPr>
            </w:pPr>
          </w:p>
        </w:tc>
      </w:tr>
      <w:tr w:rsidR="00375926" w:rsidRPr="001E7CB9" w14:paraId="7B0EED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5EB48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14:paraId="53410B24"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14:paraId="01554B5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037BAE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09B3D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4428F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1E3CBD1" w14:textId="77777777" w:rsidR="00375926" w:rsidRPr="001E7CB9" w:rsidRDefault="00375926" w:rsidP="00375926">
            <w:pPr>
              <w:spacing w:after="0"/>
              <w:rPr>
                <w:rFonts w:ascii="Arial" w:hAnsi="Arial" w:cs="Arial"/>
                <w:lang w:val="en-US"/>
              </w:rPr>
            </w:pPr>
          </w:p>
        </w:tc>
      </w:tr>
      <w:tr w:rsidR="00375926" w:rsidRPr="00375926" w14:paraId="228D17A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AA4EDF"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A06773"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AAD8795" w14:textId="77777777" w:rsidR="00375926" w:rsidRPr="00375926" w:rsidRDefault="002517D5" w:rsidP="00375926">
            <w:pPr>
              <w:spacing w:after="0"/>
              <w:rPr>
                <w:rFonts w:ascii="Arial" w:eastAsia="MS Mincho" w:hAnsi="Arial" w:cs="Arial"/>
                <w:sz w:val="14"/>
                <w:szCs w:val="14"/>
                <w:lang w:val="en-US"/>
              </w:rPr>
            </w:pPr>
            <w:hyperlink r:id="rId237" w:history="1">
              <w:r w:rsidR="00375926" w:rsidRPr="00375926">
                <w:rPr>
                  <w:rStyle w:val="Lienhypertexte"/>
                  <w:rFonts w:ascii="Arial" w:eastAsia="MS Mincho" w:hAnsi="Arial" w:cs="Arial"/>
                  <w:sz w:val="14"/>
                  <w:szCs w:val="14"/>
                  <w:lang w:val="en-US"/>
                </w:rPr>
                <w:t>CP-211153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E37530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B79A6D5"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502317D"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3168C5"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14:paraId="14501B7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D1ED9D"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95687E"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FD6760C" w14:textId="77777777" w:rsidR="00375926" w:rsidRPr="00375926" w:rsidRDefault="002517D5" w:rsidP="00375926">
            <w:pPr>
              <w:spacing w:after="0"/>
              <w:rPr>
                <w:rFonts w:ascii="Arial" w:eastAsia="MS Mincho" w:hAnsi="Arial" w:cs="Arial"/>
                <w:sz w:val="14"/>
                <w:szCs w:val="14"/>
                <w:lang w:val="en-US"/>
              </w:rPr>
            </w:pPr>
            <w:hyperlink r:id="rId238" w:history="1">
              <w:r w:rsidR="00375926" w:rsidRPr="00375926">
                <w:rPr>
                  <w:rStyle w:val="Lienhypertexte"/>
                  <w:rFonts w:ascii="Arial" w:eastAsia="MS Mincho" w:hAnsi="Arial" w:cs="Arial"/>
                  <w:sz w:val="14"/>
                  <w:szCs w:val="14"/>
                  <w:lang w:val="en-US"/>
                </w:rPr>
                <w:t>CP-211214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17BA71E"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FC6EE02"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A5A0D7"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61810F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151ABA6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3B6E23"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FD2BD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5881CB1"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1C18B9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915F3A8"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A3143F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F09C6C1" w14:textId="77777777" w:rsidR="00375926" w:rsidRPr="001E7CB9" w:rsidRDefault="00375926" w:rsidP="00375926">
            <w:pPr>
              <w:spacing w:after="0"/>
              <w:rPr>
                <w:rFonts w:ascii="Arial" w:hAnsi="Arial" w:cs="Arial"/>
                <w:lang w:val="en-US"/>
              </w:rPr>
            </w:pPr>
          </w:p>
        </w:tc>
      </w:tr>
      <w:tr w:rsidR="00375926" w:rsidRPr="001E7CB9" w14:paraId="0A015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D6D9E31"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14:paraId="315A8E0D" w14:textId="77777777"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14:paraId="7A0850C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10BEA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96E37E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464483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33BDB4" w14:textId="77777777" w:rsidR="00375926" w:rsidRPr="001E7CB9" w:rsidRDefault="00375926" w:rsidP="00375926">
            <w:pPr>
              <w:spacing w:after="0"/>
              <w:rPr>
                <w:rFonts w:ascii="Arial" w:hAnsi="Arial" w:cs="Arial"/>
                <w:lang w:val="en-US"/>
              </w:rPr>
            </w:pPr>
          </w:p>
        </w:tc>
      </w:tr>
      <w:tr w:rsidR="00375926" w:rsidRPr="001E7CB9" w14:paraId="52FD0CE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FF49B1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5EDDF5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19E430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F7F553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2F5E73E"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EB50672"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C523DA" w14:textId="77777777" w:rsidR="00375926" w:rsidRPr="001E7CB9" w:rsidRDefault="00375926" w:rsidP="00375926">
            <w:pPr>
              <w:spacing w:after="0"/>
              <w:rPr>
                <w:rFonts w:ascii="Arial" w:hAnsi="Arial" w:cs="Arial"/>
                <w:lang w:val="en-US"/>
              </w:rPr>
            </w:pPr>
          </w:p>
        </w:tc>
      </w:tr>
      <w:tr w:rsidR="00375926" w:rsidRPr="001E7CB9" w14:paraId="6A76569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E4E84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14:paraId="78B027B6" w14:textId="77777777"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14:paraId="18F0603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A8C60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C1A10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4C7DDC"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98550B7" w14:textId="77777777" w:rsidR="00375926" w:rsidRPr="001E7CB9" w:rsidRDefault="00375926" w:rsidP="00375926">
            <w:pPr>
              <w:spacing w:after="0"/>
              <w:rPr>
                <w:rFonts w:ascii="Arial" w:hAnsi="Arial" w:cs="Arial"/>
                <w:lang w:val="en-US"/>
              </w:rPr>
            </w:pPr>
          </w:p>
        </w:tc>
      </w:tr>
      <w:tr w:rsidR="00375926" w:rsidRPr="001E7CB9" w14:paraId="0D44B50F"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E5D8F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4C084D3"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8B43C0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56F231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73A3228B"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47116D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8743E7" w14:textId="77777777" w:rsidR="00375926" w:rsidRPr="001E7CB9" w:rsidRDefault="00375926" w:rsidP="00375926">
            <w:pPr>
              <w:spacing w:after="0"/>
              <w:rPr>
                <w:rFonts w:ascii="Arial" w:hAnsi="Arial" w:cs="Arial"/>
                <w:lang w:val="en-US"/>
              </w:rPr>
            </w:pPr>
          </w:p>
        </w:tc>
      </w:tr>
      <w:tr w:rsidR="00375926" w:rsidRPr="001E7CB9" w14:paraId="0FC4579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E2C682"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lastRenderedPageBreak/>
              <w:t>17.24</w:t>
            </w:r>
          </w:p>
        </w:tc>
        <w:tc>
          <w:tcPr>
            <w:tcW w:w="2407" w:type="dxa"/>
            <w:tcBorders>
              <w:top w:val="single" w:sz="4" w:space="0" w:color="auto"/>
              <w:bottom w:val="single" w:sz="4" w:space="0" w:color="auto"/>
            </w:tcBorders>
            <w:shd w:val="clear" w:color="auto" w:fill="FDE9D9" w:themeFill="accent6" w:themeFillTint="33"/>
          </w:tcPr>
          <w:p w14:paraId="59E63CB2"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B35FD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70998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BE31B2"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85643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D6250D9" w14:textId="77777777" w:rsidR="00375926" w:rsidRPr="001E7CB9" w:rsidRDefault="00375926" w:rsidP="00375926">
            <w:pPr>
              <w:spacing w:after="0"/>
              <w:rPr>
                <w:rFonts w:ascii="Arial" w:hAnsi="Arial" w:cs="Arial"/>
                <w:lang w:val="en-US"/>
              </w:rPr>
            </w:pPr>
          </w:p>
        </w:tc>
      </w:tr>
      <w:tr w:rsidR="00375926" w:rsidRPr="00375926" w14:paraId="66506F5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6135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610798"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B6D4694" w14:textId="77777777" w:rsidR="00375926" w:rsidRPr="00375926" w:rsidRDefault="002517D5" w:rsidP="00375926">
            <w:pPr>
              <w:spacing w:after="0"/>
              <w:rPr>
                <w:rFonts w:ascii="Arial" w:eastAsia="MS Mincho" w:hAnsi="Arial" w:cs="Arial"/>
                <w:sz w:val="14"/>
                <w:szCs w:val="14"/>
                <w:lang w:val="en-US"/>
              </w:rPr>
            </w:pPr>
            <w:hyperlink r:id="rId239" w:history="1">
              <w:r w:rsidR="00375926" w:rsidRPr="00375926">
                <w:rPr>
                  <w:rStyle w:val="Lienhypertexte"/>
                  <w:rFonts w:ascii="Arial" w:eastAsia="MS Mincho" w:hAnsi="Arial" w:cs="Arial"/>
                  <w:sz w:val="14"/>
                  <w:szCs w:val="14"/>
                  <w:lang w:val="en-US"/>
                </w:rPr>
                <w:t>CP-211023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A399F6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FA584E4"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BE8016F"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8BDAA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6CD247B0"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CC56AA"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8258D7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3B1535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34D8130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05E606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FA6765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015BBCB" w14:textId="77777777" w:rsidR="00375926" w:rsidRPr="001E7CB9" w:rsidRDefault="00375926" w:rsidP="00375926">
            <w:pPr>
              <w:spacing w:after="0"/>
              <w:rPr>
                <w:rFonts w:ascii="Arial" w:hAnsi="Arial" w:cs="Arial"/>
                <w:lang w:val="en-US"/>
              </w:rPr>
            </w:pPr>
          </w:p>
        </w:tc>
      </w:tr>
      <w:tr w:rsidR="00375926" w:rsidRPr="000472D1" w14:paraId="6E1D995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A152F2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14:paraId="79C00ED7" w14:textId="77777777"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5806361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156882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B1C13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4E49A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36C55A0" w14:textId="77777777" w:rsidR="00375926" w:rsidRPr="00107C20" w:rsidRDefault="00375926" w:rsidP="00375926">
            <w:pPr>
              <w:spacing w:after="0"/>
              <w:rPr>
                <w:rFonts w:ascii="Arial" w:hAnsi="Arial" w:cs="Arial"/>
                <w:color w:val="FF0000"/>
                <w:lang w:val="en-US"/>
              </w:rPr>
            </w:pPr>
          </w:p>
        </w:tc>
      </w:tr>
      <w:tr w:rsidR="00375926" w:rsidRPr="000472D1" w14:paraId="68E7B20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08F8921"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1D8C5C3B"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2CBB017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1D34739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0042F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2505C0F6"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68C85813" w14:textId="77777777" w:rsidR="00375926" w:rsidRPr="00107C20" w:rsidRDefault="00375926" w:rsidP="00375926">
            <w:pPr>
              <w:spacing w:after="0"/>
              <w:rPr>
                <w:rFonts w:ascii="Arial" w:hAnsi="Arial" w:cs="Arial"/>
                <w:lang w:val="en-US"/>
              </w:rPr>
            </w:pPr>
          </w:p>
        </w:tc>
      </w:tr>
      <w:tr w:rsidR="00375926" w:rsidRPr="000472D1" w14:paraId="6AC7B18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A6502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14:paraId="565CA654" w14:textId="77777777"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14:paraId="3B65C2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1546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E9F75F6"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7D655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A48D25" w14:textId="77777777" w:rsidR="00375926" w:rsidRPr="00107C20" w:rsidRDefault="00375926" w:rsidP="00375926">
            <w:pPr>
              <w:spacing w:after="0"/>
              <w:rPr>
                <w:rFonts w:ascii="Arial" w:hAnsi="Arial" w:cs="Arial"/>
                <w:color w:val="FF0000"/>
                <w:lang w:val="en-US"/>
              </w:rPr>
            </w:pPr>
          </w:p>
        </w:tc>
      </w:tr>
      <w:tr w:rsidR="00375926" w:rsidRPr="000472D1" w14:paraId="3281820E"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9F2C098"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40D34961"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4B2F6FE"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60BA1F33"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5F4BD8D1"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BC9BC5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054B3D76" w14:textId="77777777" w:rsidR="00375926" w:rsidRPr="00107C20" w:rsidRDefault="00375926" w:rsidP="00375926">
            <w:pPr>
              <w:spacing w:after="0"/>
              <w:rPr>
                <w:rFonts w:ascii="Arial" w:hAnsi="Arial" w:cs="Arial"/>
                <w:lang w:val="en-US"/>
              </w:rPr>
            </w:pPr>
          </w:p>
        </w:tc>
      </w:tr>
      <w:tr w:rsidR="00375926" w:rsidRPr="001E7CB9" w14:paraId="4BAE57D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6710A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14:paraId="65F7A286"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822DB2C"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C3F27C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E62D1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5C10B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0F90128" w14:textId="77777777" w:rsidR="00375926" w:rsidRPr="001E7CB9" w:rsidRDefault="00375926" w:rsidP="00375926">
            <w:pPr>
              <w:spacing w:after="0"/>
              <w:rPr>
                <w:rFonts w:ascii="Arial" w:hAnsi="Arial" w:cs="Arial"/>
                <w:lang w:val="en-US"/>
              </w:rPr>
            </w:pPr>
          </w:p>
        </w:tc>
      </w:tr>
      <w:tr w:rsidR="00375926" w:rsidRPr="001E7CB9" w14:paraId="21FCAB1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A6C93B1"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6ADD2B"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48B39BC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2D6CF7D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486DC4C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62405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EFE6F33" w14:textId="77777777" w:rsidR="00375926" w:rsidRPr="001E7CB9" w:rsidRDefault="00375926" w:rsidP="00375926">
            <w:pPr>
              <w:spacing w:after="0"/>
              <w:rPr>
                <w:rFonts w:ascii="Arial" w:hAnsi="Arial" w:cs="Arial"/>
                <w:lang w:val="en-US"/>
              </w:rPr>
            </w:pPr>
          </w:p>
        </w:tc>
      </w:tr>
      <w:tr w:rsidR="00375926" w:rsidRPr="001E7CB9" w14:paraId="39BDAAA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3BF6E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14:paraId="187BF78D" w14:textId="77777777"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6D4AAF8"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7AFE8A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27C179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A2EBE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40DF27" w14:textId="77777777" w:rsidR="00375926" w:rsidRPr="001E7CB9" w:rsidRDefault="00375926" w:rsidP="00375926">
            <w:pPr>
              <w:spacing w:after="0"/>
              <w:rPr>
                <w:rFonts w:ascii="Arial" w:hAnsi="Arial" w:cs="Arial"/>
                <w:lang w:val="en-US"/>
              </w:rPr>
            </w:pPr>
          </w:p>
        </w:tc>
      </w:tr>
      <w:tr w:rsidR="00375926" w:rsidRPr="001E7CB9" w14:paraId="58B16A9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49313F"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EF31088"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DCE18A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94CA68"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525EEC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B45C02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7DE86D2E" w14:textId="77777777" w:rsidR="00375926" w:rsidRPr="001E7CB9" w:rsidRDefault="00375926" w:rsidP="00375926">
            <w:pPr>
              <w:spacing w:after="0"/>
              <w:rPr>
                <w:rFonts w:ascii="Arial" w:hAnsi="Arial" w:cs="Arial"/>
                <w:lang w:val="en-US"/>
              </w:rPr>
            </w:pPr>
          </w:p>
        </w:tc>
      </w:tr>
      <w:tr w:rsidR="00375926" w:rsidRPr="001E7CB9" w14:paraId="51B279A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952AD1F"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3C853A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73F16C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A5883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C2C82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850F2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AA33199" w14:textId="77777777" w:rsidR="00375926" w:rsidRPr="001E7CB9" w:rsidRDefault="00375926" w:rsidP="00375926">
            <w:pPr>
              <w:spacing w:after="0"/>
              <w:rPr>
                <w:rFonts w:ascii="Arial" w:hAnsi="Arial" w:cs="Arial"/>
                <w:lang w:val="en-US"/>
              </w:rPr>
            </w:pPr>
          </w:p>
        </w:tc>
      </w:tr>
      <w:tr w:rsidR="008A1079" w:rsidRPr="008A1079" w14:paraId="3094C68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F29313"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30126B4"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E36A953" w14:textId="77777777" w:rsidR="008A1079" w:rsidRPr="008A1079" w:rsidRDefault="002517D5" w:rsidP="008A1079">
            <w:pPr>
              <w:spacing w:after="0"/>
              <w:rPr>
                <w:rFonts w:ascii="Arial" w:eastAsia="MS Mincho" w:hAnsi="Arial" w:cs="Arial"/>
                <w:sz w:val="14"/>
                <w:szCs w:val="14"/>
                <w:lang w:val="en-US"/>
              </w:rPr>
            </w:pPr>
            <w:hyperlink r:id="rId240" w:history="1">
              <w:r w:rsidR="008A1079" w:rsidRPr="008A1079">
                <w:rPr>
                  <w:rStyle w:val="Lienhypertexte"/>
                  <w:rFonts w:ascii="Arial" w:eastAsia="MS Mincho" w:hAnsi="Arial" w:cs="Arial"/>
                  <w:sz w:val="14"/>
                  <w:szCs w:val="14"/>
                  <w:lang w:val="en-US"/>
                </w:rPr>
                <w:t>CP-211034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20A982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B7B5F6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074FA7" w14:textId="77777777"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E8788B7"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D90E83" w:rsidRPr="00D90E83" w14:paraId="6AA72A4E"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DA8F87"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1009D"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416751" w14:textId="77777777" w:rsidR="00D90E83" w:rsidRPr="00D90E83" w:rsidRDefault="00D90E83" w:rsidP="00D90E83">
            <w:pPr>
              <w:spacing w:after="0"/>
              <w:rPr>
                <w:rFonts w:ascii="Arial" w:eastAsia="MS Mincho" w:hAnsi="Arial" w:cs="Arial"/>
                <w:color w:val="0000FF"/>
                <w:sz w:val="14"/>
                <w:szCs w:val="14"/>
                <w:u w:val="single"/>
                <w:lang w:val="en-US"/>
              </w:rPr>
            </w:pPr>
            <w:hyperlink r:id="rId241" w:history="1">
              <w:r w:rsidRPr="00D90E83">
                <w:rPr>
                  <w:rStyle w:val="Lienhypertexte"/>
                  <w:rFonts w:ascii="Arial" w:eastAsia="MS Mincho" w:hAnsi="Arial" w:cs="Arial"/>
                  <w:sz w:val="14"/>
                  <w:szCs w:val="14"/>
                  <w:lang w:val="en-US"/>
                </w:rPr>
                <w:t>CP-211310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2577E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768F59"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661169" w14:textId="77777777" w:rsidR="00D90E83" w:rsidRPr="00D90E83" w:rsidRDefault="00D90E83" w:rsidP="00D90E83">
            <w:pPr>
              <w:spacing w:after="0"/>
              <w:rPr>
                <w:rFonts w:ascii="Arial" w:hAnsi="Arial" w:cs="Arial"/>
                <w:color w:val="000000"/>
                <w:lang w:val="en-US"/>
              </w:rPr>
            </w:pPr>
            <w:r>
              <w:rPr>
                <w:rFonts w:ascii="Arial" w:hAnsi="Arial" w:cs="Arial"/>
                <w:color w:val="000000"/>
                <w:lang w:val="en-US"/>
              </w:rPr>
              <w:t>Revised to 1316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B6DF4F" w14:textId="77777777" w:rsid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C1-213875 </w:t>
            </w:r>
            <w:r>
              <w:rPr>
                <w:rFonts w:ascii="Arial" w:hAnsi="Arial" w:cs="Arial"/>
                <w:lang w:val="en-US"/>
              </w:rPr>
              <w:t>in CR Pack 1137</w:t>
            </w:r>
          </w:p>
          <w:p w14:paraId="7EA19E68" w14:textId="77777777" w:rsidR="00D90E83" w:rsidRDefault="00D90E83" w:rsidP="00D90E83">
            <w:pPr>
              <w:spacing w:after="0"/>
              <w:rPr>
                <w:rFonts w:ascii="Arial" w:hAnsi="Arial" w:cs="Arial"/>
                <w:lang w:val="en-US"/>
              </w:rPr>
            </w:pPr>
          </w:p>
          <w:p w14:paraId="1946EB47" w14:textId="77777777" w:rsidR="00D90E83" w:rsidRPr="00D90E83" w:rsidRDefault="00D90E83" w:rsidP="00D90E83">
            <w:pPr>
              <w:spacing w:after="0"/>
              <w:rPr>
                <w:rFonts w:ascii="Arial" w:hAnsi="Arial" w:cs="Arial"/>
                <w:lang w:val="en-US"/>
              </w:rPr>
            </w:pPr>
            <w:r>
              <w:rPr>
                <w:rFonts w:ascii="Arial" w:hAnsi="Arial" w:cs="Arial"/>
                <w:lang w:val="en-US"/>
              </w:rPr>
              <w:t>Rev 2:</w:t>
            </w:r>
          </w:p>
          <w:p w14:paraId="50BCC10F" w14:textId="77777777" w:rsidR="00D90E83" w:rsidRPr="00D90E83" w:rsidRDefault="00D90E83" w:rsidP="00D90E83">
            <w:pPr>
              <w:spacing w:after="0"/>
              <w:rPr>
                <w:rFonts w:ascii="Arial" w:hAnsi="Arial" w:cs="Arial"/>
                <w:lang w:val="en-US"/>
              </w:rPr>
            </w:pPr>
            <w:r w:rsidRPr="00D90E83">
              <w:rPr>
                <w:rFonts w:ascii="Arial" w:hAnsi="Arial" w:cs="Arial"/>
                <w:lang w:val="en-US"/>
              </w:rPr>
              <w:t>- additional cosigners added</w:t>
            </w:r>
          </w:p>
          <w:p w14:paraId="7447341D"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 of CP-211311</w:t>
            </w:r>
          </w:p>
        </w:tc>
      </w:tr>
      <w:tr w:rsidR="00D90E83" w:rsidRPr="00D90E83" w14:paraId="7D9EE064"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A0ED039"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56E50A"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19D6B4D" w14:textId="77777777" w:rsidR="00D90E83" w:rsidRPr="00D90E83" w:rsidRDefault="00D90E83" w:rsidP="00D90E83">
            <w:pPr>
              <w:spacing w:after="0"/>
              <w:rPr>
                <w:rFonts w:ascii="Arial" w:eastAsia="MS Mincho" w:hAnsi="Arial" w:cs="Arial"/>
                <w:color w:val="0000FF"/>
                <w:sz w:val="14"/>
                <w:szCs w:val="14"/>
                <w:u w:val="single"/>
                <w:lang w:val="en-US"/>
              </w:rPr>
            </w:pPr>
            <w:hyperlink r:id="rId242" w:history="1">
              <w:r>
                <w:rPr>
                  <w:rStyle w:val="Lienhypertexte"/>
                  <w:rFonts w:ascii="Arial" w:eastAsia="MS Mincho" w:hAnsi="Arial" w:cs="Arial"/>
                  <w:sz w:val="14"/>
                  <w:szCs w:val="14"/>
                  <w:lang w:val="en-US"/>
                </w:rPr>
                <w:t>CP-211316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2A4B6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49C885D"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r>
              <w:rPr>
                <w:rFonts w:ascii="Arial" w:eastAsia="MS Mincho" w:hAnsi="Arial" w:cs="Arial"/>
                <w:lang w:val="en-US"/>
              </w:rPr>
              <w:t>, OPPO</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428239D" w14:textId="77777777" w:rsidR="00D90E83" w:rsidRPr="00D90E83" w:rsidRDefault="00D90E83" w:rsidP="00D90E83">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2EB10FB" w14:textId="77777777" w:rsidR="00D90E83" w:rsidRDefault="00D90E83" w:rsidP="00D90E83">
            <w:pPr>
              <w:spacing w:after="0"/>
              <w:rPr>
                <w:rFonts w:ascii="Arial" w:hAnsi="Arial" w:cs="Arial"/>
                <w:lang w:val="en-US"/>
              </w:rPr>
            </w:pPr>
            <w:r>
              <w:rPr>
                <w:rFonts w:ascii="Arial" w:hAnsi="Arial" w:cs="Arial"/>
                <w:lang w:val="en-US"/>
              </w:rPr>
              <w:t>Rev 3:</w:t>
            </w:r>
          </w:p>
          <w:p w14:paraId="7EF749F1" w14:textId="77777777" w:rsidR="00D90E83" w:rsidRDefault="00D90E83" w:rsidP="00D90E83">
            <w:pPr>
              <w:spacing w:after="0"/>
              <w:rPr>
                <w:rFonts w:ascii="Arial" w:hAnsi="Arial" w:cs="Arial"/>
                <w:lang w:val="en-US"/>
              </w:rPr>
            </w:pPr>
            <w:r>
              <w:rPr>
                <w:rFonts w:ascii="Arial" w:hAnsi="Arial" w:cs="Arial"/>
                <w:lang w:val="en-US"/>
              </w:rPr>
              <w:t>Adding OPPO as co-source</w:t>
            </w:r>
          </w:p>
          <w:p w14:paraId="6FDC9DCE" w14:textId="77777777" w:rsidR="00D90E83" w:rsidRPr="00D90E83" w:rsidRDefault="00D90E83" w:rsidP="00D90E83">
            <w:pPr>
              <w:spacing w:after="0"/>
              <w:rPr>
                <w:rFonts w:ascii="Arial" w:hAnsi="Arial" w:cs="Arial"/>
                <w:lang w:val="en-US"/>
              </w:rPr>
            </w:pPr>
          </w:p>
        </w:tc>
      </w:tr>
      <w:tr w:rsidR="00D90E83" w:rsidRPr="00D90E83" w14:paraId="61A7084E"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3136692"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A52CDD3"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5AEE8E0" w14:textId="77777777" w:rsidR="00D90E83" w:rsidRPr="00D90E83" w:rsidRDefault="00D90E83" w:rsidP="00D90E83">
            <w:pPr>
              <w:spacing w:after="0"/>
              <w:rPr>
                <w:rFonts w:ascii="Arial" w:eastAsia="MS Mincho" w:hAnsi="Arial" w:cs="Arial"/>
                <w:color w:val="0000FF"/>
                <w:sz w:val="14"/>
                <w:szCs w:val="14"/>
                <w:u w:val="single"/>
                <w:lang w:val="en-US"/>
              </w:rPr>
            </w:pPr>
            <w:hyperlink r:id="rId243" w:history="1">
              <w:r w:rsidRPr="00D90E83">
                <w:rPr>
                  <w:rStyle w:val="Lienhypertexte"/>
                  <w:rFonts w:ascii="Arial" w:eastAsia="MS Mincho" w:hAnsi="Arial" w:cs="Arial"/>
                  <w:sz w:val="14"/>
                  <w:szCs w:val="14"/>
                  <w:lang w:val="en-US"/>
                </w:rPr>
                <w:t>CP-211311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228AF51"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Update of registration procedure for SNPN case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DDA9D60"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vivo, Ericsson,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6D45BBE" w14:textId="77777777" w:rsidR="00D90E83" w:rsidRPr="00D90E83" w:rsidRDefault="00D90E83" w:rsidP="00D90E83">
            <w:pPr>
              <w:spacing w:after="0"/>
              <w:rPr>
                <w:rFonts w:ascii="Arial" w:hAnsi="Arial" w:cs="Arial"/>
                <w:color w:val="000000"/>
                <w:lang w:val="en-US"/>
              </w:rPr>
            </w:pPr>
            <w:r w:rsidRPr="00D90E83">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BD06922" w14:textId="77777777" w:rsidR="00D90E83" w:rsidRP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C1-213854 </w:t>
            </w:r>
            <w:r>
              <w:rPr>
                <w:rFonts w:ascii="Arial" w:hAnsi="Arial" w:cs="Arial"/>
                <w:lang w:val="en-US"/>
              </w:rPr>
              <w:t xml:space="preserve">in CR Pack </w:t>
            </w:r>
            <w:r w:rsidRPr="00D90E83">
              <w:rPr>
                <w:rFonts w:ascii="Arial" w:hAnsi="Arial" w:cs="Arial"/>
                <w:lang w:val="en-US"/>
              </w:rPr>
              <w:t>1137</w:t>
            </w:r>
          </w:p>
          <w:p w14:paraId="755E0069" w14:textId="77777777" w:rsidR="00D90E83" w:rsidRDefault="00D90E83" w:rsidP="00D90E83">
            <w:pPr>
              <w:spacing w:after="0"/>
              <w:rPr>
                <w:rFonts w:ascii="Arial" w:hAnsi="Arial" w:cs="Arial"/>
                <w:lang w:val="en-US"/>
              </w:rPr>
            </w:pPr>
          </w:p>
          <w:p w14:paraId="3242ABCA" w14:textId="77777777" w:rsidR="00D90E83" w:rsidRPr="00D90E83" w:rsidRDefault="00D90E83" w:rsidP="00D90E83">
            <w:pPr>
              <w:spacing w:after="0"/>
              <w:rPr>
                <w:rFonts w:ascii="Arial" w:hAnsi="Arial" w:cs="Arial"/>
                <w:lang w:val="en-US"/>
              </w:rPr>
            </w:pPr>
            <w:r>
              <w:rPr>
                <w:rFonts w:ascii="Arial" w:hAnsi="Arial" w:cs="Arial"/>
                <w:lang w:val="en-US"/>
              </w:rPr>
              <w:t>Rev 2</w:t>
            </w:r>
          </w:p>
          <w:p w14:paraId="42C530BC" w14:textId="77777777" w:rsidR="00D90E83" w:rsidRPr="00D90E83" w:rsidRDefault="00D90E83" w:rsidP="00D90E83">
            <w:pPr>
              <w:spacing w:after="0"/>
              <w:rPr>
                <w:rFonts w:ascii="Arial" w:hAnsi="Arial" w:cs="Arial"/>
                <w:lang w:val="en-US"/>
              </w:rPr>
            </w:pPr>
            <w:r w:rsidRPr="00D90E83">
              <w:rPr>
                <w:rFonts w:ascii="Arial" w:hAnsi="Arial" w:cs="Arial"/>
                <w:lang w:val="en-US"/>
              </w:rP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p>
          <w:p w14:paraId="21EB79A9"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w:t>
            </w:r>
          </w:p>
        </w:tc>
      </w:tr>
      <w:tr w:rsidR="00AC765C" w:rsidRPr="008A1079" w14:paraId="4A78E09D"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690C7D6"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B4F4FB0"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B0B879" w14:textId="77777777" w:rsidR="008A1079" w:rsidRPr="008A1079" w:rsidRDefault="002517D5" w:rsidP="008A1079">
            <w:pPr>
              <w:spacing w:after="0"/>
              <w:rPr>
                <w:rFonts w:ascii="Arial" w:eastAsia="MS Mincho" w:hAnsi="Arial" w:cs="Arial"/>
                <w:sz w:val="14"/>
                <w:szCs w:val="14"/>
                <w:lang w:val="en-US"/>
              </w:rPr>
            </w:pPr>
            <w:hyperlink r:id="rId244" w:history="1">
              <w:r w:rsidR="008A1079" w:rsidRPr="008A1079">
                <w:rPr>
                  <w:rStyle w:val="Lienhypertexte"/>
                  <w:rFonts w:ascii="Arial" w:eastAsia="MS Mincho" w:hAnsi="Arial" w:cs="Arial"/>
                  <w:sz w:val="14"/>
                  <w:szCs w:val="14"/>
                  <w:lang w:val="en-US"/>
                </w:rPr>
                <w:t>CP-211137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2A1FA3D"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B09A870"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C8FA5F4" w14:textId="77777777"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DDE769B" w14:textId="210AAD24" w:rsidR="008A1079" w:rsidRPr="008A1079" w:rsidRDefault="00D90E83" w:rsidP="008A1079">
            <w:pPr>
              <w:spacing w:after="0"/>
              <w:rPr>
                <w:rFonts w:ascii="Arial" w:hAnsi="Arial" w:cs="Arial"/>
                <w:lang w:val="en-US"/>
              </w:rPr>
            </w:pPr>
            <w:r>
              <w:rPr>
                <w:rFonts w:ascii="Arial" w:hAnsi="Arial" w:cs="Arial"/>
                <w:lang w:val="en-US"/>
              </w:rPr>
              <w:t>Proposed: Partially approved</w:t>
            </w:r>
          </w:p>
        </w:tc>
      </w:tr>
      <w:tr w:rsidR="00375926" w:rsidRPr="001E7CB9" w14:paraId="54B711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4DCBBE" w14:textId="77777777"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14:paraId="358DF04C"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4856E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3A6D6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F82E21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27E9D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1B484" w14:textId="77777777" w:rsidR="00375926" w:rsidRPr="001E7CB9" w:rsidRDefault="00375926" w:rsidP="00375926">
            <w:pPr>
              <w:spacing w:after="0"/>
              <w:rPr>
                <w:rFonts w:ascii="Arial" w:hAnsi="Arial" w:cs="Arial"/>
                <w:lang w:val="en-US"/>
              </w:rPr>
            </w:pPr>
          </w:p>
        </w:tc>
      </w:tr>
      <w:tr w:rsidR="008A1079" w:rsidRPr="008A1079" w14:paraId="43F1852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E2C39FD"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B952FC"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DB1709A" w14:textId="77777777" w:rsidR="008A1079" w:rsidRPr="008A1079" w:rsidRDefault="002517D5" w:rsidP="008A1079">
            <w:pPr>
              <w:spacing w:after="0"/>
              <w:rPr>
                <w:rFonts w:ascii="Arial" w:eastAsia="MS Mincho" w:hAnsi="Arial" w:cs="Arial"/>
                <w:sz w:val="14"/>
                <w:szCs w:val="14"/>
                <w:lang w:val="en-US"/>
              </w:rPr>
            </w:pPr>
            <w:hyperlink r:id="rId245" w:history="1">
              <w:r w:rsidR="008A1079" w:rsidRPr="008A1079">
                <w:rPr>
                  <w:rStyle w:val="Lienhypertexte"/>
                  <w:rFonts w:ascii="Arial" w:eastAsia="MS Mincho" w:hAnsi="Arial" w:cs="Arial"/>
                  <w:sz w:val="14"/>
                  <w:szCs w:val="14"/>
                  <w:lang w:val="en-US"/>
                </w:rPr>
                <w:t>CP-211026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B39A2BB" w14:textId="31A10B1B" w:rsidR="008A1079" w:rsidRPr="008A1079" w:rsidRDefault="00FC66E2" w:rsidP="008A1079">
            <w:pPr>
              <w:spacing w:after="0"/>
              <w:rPr>
                <w:rFonts w:ascii="Arial" w:eastAsia="MS Mincho" w:hAnsi="Arial" w:cs="Arial"/>
                <w:lang w:val="en-US"/>
              </w:rPr>
            </w:pPr>
            <w:r>
              <w:rPr>
                <w:rFonts w:ascii="Arial" w:eastAsia="MS Mincho" w:hAnsi="Arial" w:cs="Arial"/>
                <w:lang w:val="en-US"/>
              </w:rPr>
              <w:t>E</w:t>
            </w:r>
            <w:r w:rsidR="008A1079" w:rsidRPr="008A1079">
              <w:rPr>
                <w:rFonts w:ascii="Arial" w:eastAsia="MS Mincho" w:hAnsi="Arial" w:cs="Arial"/>
                <w:lang w:val="en-US"/>
              </w:rPr>
              <w:t>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D24B128"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AD2179" w14:textId="77777777"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3EA05EA"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14:paraId="3C1AB77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8DE3EA"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14:paraId="156D4B12"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CE5BAD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43CD6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CFD6F3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19FBFA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897358" w14:textId="77777777" w:rsidR="00375926" w:rsidRPr="001E7CB9" w:rsidRDefault="00375926" w:rsidP="00375926">
            <w:pPr>
              <w:spacing w:after="0"/>
              <w:rPr>
                <w:rFonts w:ascii="Arial" w:hAnsi="Arial" w:cs="Arial"/>
                <w:lang w:val="en-US"/>
              </w:rPr>
            </w:pPr>
          </w:p>
        </w:tc>
      </w:tr>
      <w:tr w:rsidR="00322958" w:rsidRPr="00322958" w14:paraId="596656F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FDD29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84835C"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B0231B" w14:textId="77777777" w:rsidR="00322958" w:rsidRPr="00322958" w:rsidRDefault="002517D5" w:rsidP="00322958">
            <w:pPr>
              <w:spacing w:after="0"/>
              <w:rPr>
                <w:rFonts w:ascii="Arial" w:eastAsia="MS Mincho" w:hAnsi="Arial" w:cs="Arial"/>
                <w:sz w:val="14"/>
                <w:szCs w:val="14"/>
                <w:lang w:val="en-US"/>
              </w:rPr>
            </w:pPr>
            <w:hyperlink r:id="rId246" w:history="1">
              <w:r w:rsidR="00322958" w:rsidRPr="00322958">
                <w:rPr>
                  <w:rStyle w:val="Lienhypertexte"/>
                  <w:rFonts w:ascii="Arial" w:eastAsia="MS Mincho" w:hAnsi="Arial" w:cs="Arial"/>
                  <w:sz w:val="14"/>
                  <w:szCs w:val="14"/>
                  <w:lang w:val="en-US"/>
                </w:rPr>
                <w:t>CP-211041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53FB5FA"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834F244"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23EE841"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260DF62"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59261BB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223910"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3FFAB"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A40955" w14:textId="77777777" w:rsidR="00322958" w:rsidRPr="00322958" w:rsidRDefault="002517D5" w:rsidP="00322958">
            <w:pPr>
              <w:spacing w:after="0"/>
              <w:rPr>
                <w:rFonts w:ascii="Arial" w:eastAsia="MS Mincho" w:hAnsi="Arial" w:cs="Arial"/>
                <w:sz w:val="14"/>
                <w:szCs w:val="14"/>
                <w:lang w:val="en-US"/>
              </w:rPr>
            </w:pPr>
            <w:hyperlink r:id="rId247" w:history="1">
              <w:r w:rsidR="00322958" w:rsidRPr="00322958">
                <w:rPr>
                  <w:rStyle w:val="Lienhypertexte"/>
                  <w:rFonts w:ascii="Arial" w:eastAsia="MS Mincho" w:hAnsi="Arial" w:cs="Arial"/>
                  <w:sz w:val="14"/>
                  <w:szCs w:val="14"/>
                  <w:lang w:val="en-US"/>
                </w:rPr>
                <w:t>CP-211141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006BCE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D8A88A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6A9E748"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F1A907F"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6C73DFE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26025BE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38C82A3"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07C7944" w14:textId="77777777" w:rsidR="00322958" w:rsidRPr="00322958" w:rsidRDefault="002517D5" w:rsidP="00322958">
            <w:pPr>
              <w:spacing w:after="0"/>
              <w:rPr>
                <w:rFonts w:ascii="Arial" w:eastAsia="MS Mincho" w:hAnsi="Arial" w:cs="Arial"/>
                <w:sz w:val="14"/>
                <w:szCs w:val="14"/>
                <w:lang w:val="en-US"/>
              </w:rPr>
            </w:pPr>
            <w:hyperlink r:id="rId248" w:history="1">
              <w:r w:rsidR="00322958" w:rsidRPr="00322958">
                <w:rPr>
                  <w:rStyle w:val="Lienhypertexte"/>
                  <w:rFonts w:ascii="Arial" w:eastAsia="MS Mincho" w:hAnsi="Arial" w:cs="Arial"/>
                  <w:sz w:val="14"/>
                  <w:szCs w:val="14"/>
                  <w:lang w:val="en-US"/>
                </w:rPr>
                <w:t>CP-211165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44D53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5B4323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CF82740"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7069AF7" w14:textId="77777777"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14:paraId="0373D1F9" w14:textId="77777777" w:rsidR="00E46F3D" w:rsidRDefault="00E46F3D" w:rsidP="00322958">
            <w:pPr>
              <w:spacing w:after="0"/>
              <w:rPr>
                <w:rFonts w:ascii="Arial" w:hAnsi="Arial" w:cs="Arial"/>
                <w:lang w:val="en-US"/>
              </w:rPr>
            </w:pPr>
          </w:p>
          <w:p w14:paraId="0D4AE193" w14:textId="77777777" w:rsidR="00322958" w:rsidRDefault="00E46F3D" w:rsidP="00322958">
            <w:pPr>
              <w:spacing w:after="0"/>
              <w:rPr>
                <w:rFonts w:ascii="Arial" w:hAnsi="Arial" w:cs="Arial"/>
                <w:lang w:val="en-US"/>
              </w:rPr>
            </w:pPr>
            <w:r>
              <w:rPr>
                <w:rFonts w:ascii="Arial" w:hAnsi="Arial" w:cs="Arial"/>
                <w:lang w:val="en-US"/>
              </w:rPr>
              <w:t>Rev 4:</w:t>
            </w:r>
          </w:p>
          <w:p w14:paraId="637F609D" w14:textId="77777777" w:rsidR="009C19C1" w:rsidRDefault="009C19C1" w:rsidP="00322958">
            <w:pPr>
              <w:spacing w:after="0"/>
              <w:rPr>
                <w:rFonts w:ascii="Arial" w:hAnsi="Arial" w:cs="Arial"/>
                <w:lang w:val="en-US"/>
              </w:rPr>
            </w:pPr>
            <w:r w:rsidRPr="009C19C1">
              <w:rPr>
                <w:rFonts w:ascii="Arial" w:hAnsi="Arial" w:cs="Arial"/>
                <w:lang w:val="en-US"/>
              </w:rPr>
              <w:t>The following changes were made in the revision based on comments received during CT1#130-e but not addressed in the last revision, as well as comments received after the meeting</w:t>
            </w:r>
            <w:r>
              <w:rPr>
                <w:rFonts w:ascii="Arial" w:hAnsi="Arial" w:cs="Arial"/>
                <w:lang w:val="en-US"/>
              </w:rPr>
              <w:t>:</w:t>
            </w:r>
          </w:p>
          <w:p w14:paraId="0CBC8D0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14:paraId="387A5FF1"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14:paraId="49BF6EB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14:paraId="5006B42D"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14:paraId="2C3AF273" w14:textId="77777777"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Editor’s notes in subclauses 8.2.6.XX and 8.2.7.YY stating that it is FFS to describe the condition of inclusion of the Service-level AA container IE in the REGISTRATION REQUEST and REGISTRATION ACCEPT messages</w:t>
            </w:r>
          </w:p>
        </w:tc>
      </w:tr>
      <w:tr w:rsidR="00375926" w:rsidRPr="001E7CB9" w14:paraId="3C2EE27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46238C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14:paraId="3728EE41"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84903C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4231D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22F650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44B4B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D56FCC" w14:textId="77777777" w:rsidR="00375926" w:rsidRPr="001E7CB9" w:rsidRDefault="00375926" w:rsidP="00375926">
            <w:pPr>
              <w:spacing w:after="0"/>
              <w:rPr>
                <w:rFonts w:ascii="Arial" w:hAnsi="Arial" w:cs="Arial"/>
                <w:lang w:val="en-US"/>
              </w:rPr>
            </w:pPr>
          </w:p>
        </w:tc>
      </w:tr>
      <w:tr w:rsidR="00322958" w:rsidRPr="00322958" w14:paraId="4F9E4D7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B2C4A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2EF0D6"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9DA4E88" w14:textId="77777777" w:rsidR="00322958" w:rsidRPr="00322958" w:rsidRDefault="002517D5" w:rsidP="00322958">
            <w:pPr>
              <w:spacing w:after="0"/>
              <w:rPr>
                <w:rFonts w:ascii="Arial" w:eastAsia="MS Mincho" w:hAnsi="Arial" w:cs="Arial"/>
                <w:sz w:val="14"/>
                <w:szCs w:val="14"/>
                <w:lang w:val="en-US"/>
              </w:rPr>
            </w:pPr>
            <w:hyperlink r:id="rId249" w:history="1">
              <w:r w:rsidR="00322958" w:rsidRPr="00322958">
                <w:rPr>
                  <w:rStyle w:val="Lienhypertexte"/>
                  <w:rFonts w:ascii="Arial" w:eastAsia="MS Mincho" w:hAnsi="Arial" w:cs="Arial"/>
                  <w:sz w:val="14"/>
                  <w:szCs w:val="14"/>
                  <w:lang w:val="en-US"/>
                </w:rPr>
                <w:t>CP-211035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039CEE"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0A85B62"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5C6A16F"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2BE935"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17F4CCE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0F162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D12E3B"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BE76E64" w14:textId="77777777" w:rsidR="00322958" w:rsidRPr="00322958" w:rsidRDefault="002517D5" w:rsidP="00322958">
            <w:pPr>
              <w:spacing w:after="0"/>
              <w:rPr>
                <w:rFonts w:ascii="Arial" w:eastAsia="MS Mincho" w:hAnsi="Arial" w:cs="Arial"/>
                <w:sz w:val="14"/>
                <w:szCs w:val="14"/>
                <w:lang w:val="en-US"/>
              </w:rPr>
            </w:pPr>
            <w:hyperlink r:id="rId250" w:history="1">
              <w:r w:rsidR="00322958" w:rsidRPr="00322958">
                <w:rPr>
                  <w:rStyle w:val="Lienhypertexte"/>
                  <w:rFonts w:ascii="Arial" w:eastAsia="MS Mincho" w:hAnsi="Arial" w:cs="Arial"/>
                  <w:sz w:val="14"/>
                  <w:szCs w:val="14"/>
                  <w:lang w:val="en-US"/>
                </w:rPr>
                <w:t>CP-211136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82CDD1"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D1E9C74"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A64B33A"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43CB4E7"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1E87863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25664CC2"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9B6BD7"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5850E3E" w14:textId="77777777" w:rsidR="00322958" w:rsidRPr="00322958" w:rsidRDefault="002517D5" w:rsidP="00322958">
            <w:pPr>
              <w:spacing w:after="0"/>
              <w:rPr>
                <w:rFonts w:ascii="Arial" w:eastAsia="MS Mincho" w:hAnsi="Arial" w:cs="Arial"/>
                <w:sz w:val="14"/>
                <w:szCs w:val="14"/>
                <w:lang w:val="en-US"/>
              </w:rPr>
            </w:pPr>
            <w:hyperlink r:id="rId251" w:history="1">
              <w:r w:rsidR="00322958" w:rsidRPr="00322958">
                <w:rPr>
                  <w:rStyle w:val="Lienhypertexte"/>
                  <w:rFonts w:ascii="Arial" w:eastAsia="MS Mincho" w:hAnsi="Arial" w:cs="Arial"/>
                  <w:sz w:val="14"/>
                  <w:szCs w:val="14"/>
                  <w:lang w:val="en-US"/>
                </w:rPr>
                <w:t>CP-211174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C803306"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322021"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7077F9D"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5B7539F" w14:textId="77777777" w:rsidR="00E46F3D" w:rsidRPr="00E46F3D" w:rsidRDefault="00E46F3D" w:rsidP="00E46F3D">
            <w:pPr>
              <w:spacing w:after="0"/>
              <w:rPr>
                <w:rFonts w:ascii="Arial" w:hAnsi="Arial" w:cs="Arial"/>
                <w:lang w:val="en-US"/>
              </w:rPr>
            </w:pPr>
            <w:r w:rsidRPr="00E46F3D">
              <w:rPr>
                <w:rFonts w:ascii="Arial" w:hAnsi="Arial" w:cs="Arial"/>
                <w:lang w:val="en-US"/>
              </w:rPr>
              <w:t>The title of the TS is:</w:t>
            </w:r>
          </w:p>
          <w:p w14:paraId="250FCD56" w14:textId="77777777" w:rsidR="00E46F3D" w:rsidRPr="00E46F3D" w:rsidRDefault="00E46F3D" w:rsidP="00E46F3D">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14:paraId="6A451629" w14:textId="77777777" w:rsidR="00E46F3D" w:rsidRPr="00E46F3D" w:rsidRDefault="00E46F3D" w:rsidP="00E46F3D">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14:paraId="77700C64" w14:textId="77777777" w:rsidR="00E46F3D" w:rsidRPr="00E46F3D" w:rsidRDefault="00E46F3D" w:rsidP="00E46F3D">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14:paraId="20984EF1" w14:textId="77777777" w:rsidR="00E46F3D" w:rsidRPr="00E46F3D" w:rsidRDefault="00E46F3D" w:rsidP="00E46F3D">
            <w:pPr>
              <w:spacing w:after="0"/>
              <w:rPr>
                <w:rFonts w:ascii="Arial" w:hAnsi="Arial" w:cs="Arial"/>
                <w:lang w:val="en-US"/>
              </w:rPr>
            </w:pPr>
            <w:r w:rsidRPr="00E46F3D">
              <w:rPr>
                <w:rFonts w:ascii="Arial" w:hAnsi="Arial" w:cs="Arial"/>
                <w:lang w:val="en-US"/>
              </w:rPr>
              <w:t>5G System (5GS); Network to TSN translator (TT) protocol aspects; Stage 3</w:t>
            </w:r>
          </w:p>
          <w:p w14:paraId="0E193BB6" w14:textId="77777777" w:rsidR="00E46F3D" w:rsidRPr="00E46F3D" w:rsidRDefault="00E46F3D" w:rsidP="00E46F3D">
            <w:pPr>
              <w:spacing w:after="0"/>
              <w:rPr>
                <w:rFonts w:ascii="Arial" w:hAnsi="Arial" w:cs="Arial"/>
                <w:lang w:val="en-US"/>
              </w:rPr>
            </w:pPr>
          </w:p>
          <w:p w14:paraId="79146585" w14:textId="77777777" w:rsidR="00322958" w:rsidRPr="00322958" w:rsidRDefault="00E46F3D" w:rsidP="00E46F3D">
            <w:pPr>
              <w:spacing w:after="0"/>
              <w:rPr>
                <w:rFonts w:ascii="Arial" w:hAnsi="Arial" w:cs="Arial"/>
                <w:lang w:val="en-US"/>
              </w:rPr>
            </w:pPr>
            <w:r w:rsidRPr="00E46F3D">
              <w:rPr>
                <w:rFonts w:ascii="Arial" w:hAnsi="Arial" w:cs="Arial"/>
                <w:lang w:val="en-US"/>
              </w:rPr>
              <w:t>The contents of the TS are removed. A pointer to the new TS is added.</w:t>
            </w:r>
          </w:p>
        </w:tc>
      </w:tr>
      <w:tr w:rsidR="00322958" w:rsidRPr="00322958" w14:paraId="567467F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033EEC6"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C0E20"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D96C68E" w14:textId="77777777" w:rsidR="00322958" w:rsidRPr="00322958" w:rsidRDefault="002517D5" w:rsidP="00322958">
            <w:pPr>
              <w:spacing w:after="0"/>
              <w:rPr>
                <w:rFonts w:ascii="Arial" w:eastAsia="MS Mincho" w:hAnsi="Arial" w:cs="Arial"/>
                <w:sz w:val="14"/>
                <w:szCs w:val="14"/>
                <w:lang w:val="en-US"/>
              </w:rPr>
            </w:pPr>
            <w:hyperlink r:id="rId252" w:history="1">
              <w:r w:rsidR="00322958" w:rsidRPr="00322958">
                <w:rPr>
                  <w:rStyle w:val="Lienhypertexte"/>
                  <w:rFonts w:ascii="Arial" w:eastAsia="MS Mincho" w:hAnsi="Arial" w:cs="Arial"/>
                  <w:sz w:val="14"/>
                  <w:szCs w:val="14"/>
                  <w:lang w:val="en-US"/>
                </w:rPr>
                <w:t>CP-211178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C4C02D7"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Support Time Sensitive Communication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B15AFFF"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A0DA4D2"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8790EAB" w14:textId="77777777" w:rsidR="00322958" w:rsidRDefault="00E46F3D" w:rsidP="00322958">
            <w:pPr>
              <w:spacing w:after="0"/>
              <w:rPr>
                <w:rFonts w:ascii="Arial" w:hAnsi="Arial" w:cs="Arial"/>
                <w:lang w:val="en-US"/>
              </w:rPr>
            </w:pPr>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p>
          <w:p w14:paraId="47346BB2" w14:textId="77777777" w:rsidR="00E46F3D" w:rsidRDefault="00E46F3D" w:rsidP="00322958">
            <w:pPr>
              <w:spacing w:after="0"/>
              <w:rPr>
                <w:rFonts w:ascii="Arial" w:hAnsi="Arial" w:cs="Arial"/>
                <w:lang w:val="en-US"/>
              </w:rPr>
            </w:pPr>
          </w:p>
          <w:p w14:paraId="411460A2" w14:textId="77777777" w:rsidR="00E46F3D" w:rsidRDefault="00E46F3D" w:rsidP="00E46F3D">
            <w:pPr>
              <w:spacing w:after="0"/>
              <w:rPr>
                <w:rFonts w:ascii="Arial" w:hAnsi="Arial" w:cs="Arial"/>
                <w:lang w:val="en-US"/>
              </w:rPr>
            </w:pPr>
            <w:r>
              <w:rPr>
                <w:rFonts w:ascii="Arial" w:hAnsi="Arial" w:cs="Arial"/>
                <w:lang w:val="en-US"/>
              </w:rPr>
              <w:t>Rev 4:</w:t>
            </w:r>
          </w:p>
          <w:p w14:paraId="45CBFFF1" w14:textId="77777777" w:rsidR="00E46F3D" w:rsidRPr="00E46F3D" w:rsidRDefault="00E46F3D" w:rsidP="00E46F3D">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timeDom attribute is changed to tscaiTimeDom, and defined as Uinteger.</w:t>
            </w:r>
          </w:p>
          <w:p w14:paraId="3E269944" w14:textId="77777777" w:rsidR="00E46F3D" w:rsidRPr="00E46F3D" w:rsidRDefault="00E46F3D" w:rsidP="00E46F3D">
            <w:pPr>
              <w:spacing w:after="0"/>
              <w:rPr>
                <w:rFonts w:ascii="Arial" w:hAnsi="Arial" w:cs="Arial"/>
                <w:lang w:val="en-US"/>
              </w:rPr>
            </w:pPr>
            <w:r w:rsidRPr="00E46F3D">
              <w:rPr>
                <w:rFonts w:ascii="Arial" w:hAnsi="Arial" w:cs="Arial"/>
                <w:lang w:val="en-US"/>
              </w:rPr>
              <w:t>And TscQosRequirementRm. The related editor’s note is removed.</w:t>
            </w:r>
          </w:p>
          <w:p w14:paraId="69D2A1F0" w14:textId="77777777" w:rsidR="00E46F3D" w:rsidRPr="00E46F3D" w:rsidRDefault="00E46F3D" w:rsidP="00E46F3D">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tscaiInputDl and tscaiInputUl attributes refer to S29514_Npcf_PolicyAuthorization.yaml in OpenAPI file.</w:t>
            </w:r>
          </w:p>
          <w:p w14:paraId="509B6507" w14:textId="77777777" w:rsidR="00E46F3D" w:rsidRPr="00E46F3D" w:rsidRDefault="00E46F3D" w:rsidP="00E46F3D">
            <w:pPr>
              <w:spacing w:after="0"/>
              <w:rPr>
                <w:rFonts w:ascii="Arial" w:hAnsi="Arial" w:cs="Arial"/>
                <w:lang w:val="en-US"/>
              </w:rPr>
            </w:pPr>
            <w:r w:rsidRPr="00E46F3D">
              <w:rPr>
                <w:rFonts w:ascii="Arial" w:hAnsi="Arial" w:cs="Arial"/>
                <w:lang w:val="en-US"/>
              </w:rPr>
              <w:t>C3-213340 agree in CT3#116e is revisded:</w:t>
            </w:r>
          </w:p>
          <w:p w14:paraId="747FAC82" w14:textId="77777777" w:rsidR="00E46F3D" w:rsidRPr="00E46F3D" w:rsidRDefault="00E46F3D" w:rsidP="00E46F3D">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The added “tscQosReq” attribute to the AsSessionWithQoSSubscription and AsSessionWithQoSSubscriptionPatch data types is added in the definition of the data types in the OpenAPI file.</w:t>
            </w:r>
          </w:p>
          <w:p w14:paraId="6109F7CD" w14:textId="77777777" w:rsidR="00E46F3D" w:rsidRPr="00322958" w:rsidRDefault="00E46F3D" w:rsidP="00E46F3D">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Add the description field for TscQosRequirement and TscQosRequirementRm</w:t>
            </w:r>
          </w:p>
        </w:tc>
      </w:tr>
      <w:tr w:rsidR="00322958" w:rsidRPr="00322958" w14:paraId="63B6C3F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AC619B2"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D491C4"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E8C658" w14:textId="77777777" w:rsidR="00322958" w:rsidRPr="00322958" w:rsidRDefault="002517D5" w:rsidP="00322958">
            <w:pPr>
              <w:spacing w:after="0"/>
              <w:rPr>
                <w:rFonts w:ascii="Arial" w:eastAsia="MS Mincho" w:hAnsi="Arial" w:cs="Arial"/>
                <w:sz w:val="14"/>
                <w:szCs w:val="14"/>
                <w:lang w:val="en-US"/>
              </w:rPr>
            </w:pPr>
            <w:hyperlink r:id="rId253" w:history="1">
              <w:r w:rsidR="00322958" w:rsidRPr="00322958">
                <w:rPr>
                  <w:rStyle w:val="Lienhypertexte"/>
                  <w:rFonts w:ascii="Arial" w:eastAsia="MS Mincho" w:hAnsi="Arial" w:cs="Arial"/>
                  <w:sz w:val="14"/>
                  <w:szCs w:val="14"/>
                  <w:lang w:val="en-US"/>
                </w:rPr>
                <w:t>CP-211225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0E1C60"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A6352D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6DABEB"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D69177C" w14:textId="77777777" w:rsidR="00322958" w:rsidRPr="00322958" w:rsidRDefault="009344BA" w:rsidP="00322958">
            <w:pPr>
              <w:spacing w:after="0"/>
              <w:rPr>
                <w:rFonts w:ascii="Arial" w:hAnsi="Arial" w:cs="Arial"/>
                <w:lang w:val="en-US"/>
              </w:rPr>
            </w:pPr>
            <w:r>
              <w:rPr>
                <w:rFonts w:ascii="Arial" w:hAnsi="Arial" w:cs="Arial"/>
                <w:lang w:val="en-US"/>
              </w:rPr>
              <w:t>Proposed: Partially approved</w:t>
            </w:r>
          </w:p>
        </w:tc>
      </w:tr>
      <w:tr w:rsidR="00322958" w:rsidRPr="00322958" w14:paraId="05AA49D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88C55A"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07F9B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C04C52B" w14:textId="77777777" w:rsidR="00322958" w:rsidRPr="00322958" w:rsidRDefault="002517D5" w:rsidP="00322958">
            <w:pPr>
              <w:spacing w:after="0"/>
              <w:rPr>
                <w:rFonts w:ascii="Arial" w:eastAsia="MS Mincho" w:hAnsi="Arial" w:cs="Arial"/>
                <w:sz w:val="14"/>
                <w:szCs w:val="14"/>
                <w:lang w:val="en-US"/>
              </w:rPr>
            </w:pPr>
            <w:hyperlink r:id="rId254" w:history="1">
              <w:r w:rsidR="00322958" w:rsidRPr="00322958">
                <w:rPr>
                  <w:rStyle w:val="Lienhypertexte"/>
                  <w:rFonts w:ascii="Arial" w:eastAsia="MS Mincho" w:hAnsi="Arial" w:cs="Arial"/>
                  <w:sz w:val="14"/>
                  <w:szCs w:val="14"/>
                  <w:lang w:val="en-US"/>
                </w:rPr>
                <w:t>CP-211272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E0CBF9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Pack2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A1FBE54"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ED583B1"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029FBB6"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E46F3D" w:rsidRPr="00322958" w14:paraId="396904F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0E06778" w14:textId="77777777" w:rsidR="00E46F3D" w:rsidRPr="00322958" w:rsidRDefault="00E46F3D" w:rsidP="00E46F3D">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BEE4BAB" w14:textId="77777777" w:rsidR="00E46F3D" w:rsidRPr="00322958" w:rsidRDefault="00E46F3D" w:rsidP="00E46F3D">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D9E0AC" w14:textId="77777777" w:rsidR="00E46F3D" w:rsidRPr="00322958" w:rsidRDefault="002517D5" w:rsidP="00E46F3D">
            <w:pPr>
              <w:spacing w:after="0"/>
              <w:rPr>
                <w:rFonts w:ascii="Arial" w:eastAsia="MS Mincho" w:hAnsi="Arial" w:cs="Arial"/>
                <w:sz w:val="14"/>
                <w:szCs w:val="14"/>
                <w:lang w:val="en-US"/>
              </w:rPr>
            </w:pPr>
            <w:hyperlink r:id="rId255" w:history="1">
              <w:r w:rsidR="00E46F3D" w:rsidRPr="00322958">
                <w:rPr>
                  <w:rStyle w:val="Lienhypertexte"/>
                  <w:rFonts w:ascii="Arial" w:eastAsia="MS Mincho" w:hAnsi="Arial" w:cs="Arial"/>
                  <w:sz w:val="14"/>
                  <w:szCs w:val="14"/>
                  <w:lang w:val="en-US"/>
                </w:rPr>
                <w:t>CP-211302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48D0292" w14:textId="77777777" w:rsidR="00E46F3D" w:rsidRPr="00322958" w:rsidRDefault="00E46F3D" w:rsidP="00E46F3D">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0A87DF2" w14:textId="77777777" w:rsidR="00E46F3D" w:rsidRPr="00322958" w:rsidRDefault="00E46F3D" w:rsidP="00E46F3D">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AF47DC4" w14:textId="77777777" w:rsidR="00E46F3D" w:rsidRPr="00322958" w:rsidRDefault="00E46F3D" w:rsidP="00E46F3D">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0897B4E" w14:textId="77777777" w:rsidR="00E46F3D" w:rsidRDefault="00E46F3D" w:rsidP="00E46F3D">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14:paraId="254C3488" w14:textId="77777777" w:rsidR="00E46F3D" w:rsidRDefault="00E46F3D" w:rsidP="00E46F3D">
            <w:pPr>
              <w:spacing w:after="0"/>
              <w:rPr>
                <w:rFonts w:ascii="Arial" w:hAnsi="Arial" w:cs="Arial"/>
                <w:lang w:val="en-US"/>
              </w:rPr>
            </w:pPr>
          </w:p>
          <w:p w14:paraId="77880D09" w14:textId="77777777" w:rsidR="00E46F3D" w:rsidRPr="00322958" w:rsidRDefault="00E46F3D" w:rsidP="00E46F3D">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Undo the change to tsnBridgeInfo attribute in table 5.6.2.9 to avoid collision with C3-213517</w:t>
            </w:r>
          </w:p>
        </w:tc>
      </w:tr>
      <w:tr w:rsidR="00322958" w:rsidRPr="00322958" w14:paraId="6D8493D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CF114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BECE6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E02255C" w14:textId="77777777" w:rsidR="00322958" w:rsidRPr="00322958" w:rsidRDefault="002517D5" w:rsidP="00322958">
            <w:pPr>
              <w:spacing w:after="0"/>
              <w:rPr>
                <w:rFonts w:ascii="Arial" w:eastAsia="MS Mincho" w:hAnsi="Arial" w:cs="Arial"/>
                <w:sz w:val="14"/>
                <w:szCs w:val="14"/>
                <w:lang w:val="en-US"/>
              </w:rPr>
            </w:pPr>
            <w:hyperlink r:id="rId256" w:history="1">
              <w:r w:rsidR="00322958" w:rsidRPr="00322958">
                <w:rPr>
                  <w:rStyle w:val="Lienhypertexte"/>
                  <w:rFonts w:ascii="Arial" w:eastAsia="MS Mincho" w:hAnsi="Arial" w:cs="Arial"/>
                  <w:sz w:val="14"/>
                  <w:szCs w:val="14"/>
                  <w:lang w:val="en-US"/>
                </w:rPr>
                <w:t>CP-211273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35FF44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Pack3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32AB73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C44D2A"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D13254" w14:textId="77777777" w:rsidR="00322958" w:rsidRPr="00322958" w:rsidRDefault="009344BA" w:rsidP="00322958">
            <w:pPr>
              <w:spacing w:after="0"/>
              <w:rPr>
                <w:rFonts w:ascii="Arial" w:hAnsi="Arial" w:cs="Arial"/>
                <w:lang w:val="en-US"/>
              </w:rPr>
            </w:pPr>
            <w:r>
              <w:rPr>
                <w:rFonts w:ascii="Arial" w:hAnsi="Arial" w:cs="Arial"/>
                <w:lang w:val="en-US"/>
              </w:rPr>
              <w:t>Proposed: Partially approved</w:t>
            </w:r>
          </w:p>
        </w:tc>
      </w:tr>
      <w:tr w:rsidR="00322958" w:rsidRPr="00322958" w14:paraId="161E979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2851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DDF0E9"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06FF59B" w14:textId="77777777" w:rsidR="00322958" w:rsidRPr="00322958" w:rsidRDefault="002517D5" w:rsidP="00322958">
            <w:pPr>
              <w:spacing w:after="0"/>
              <w:rPr>
                <w:rFonts w:ascii="Arial" w:eastAsia="MS Mincho" w:hAnsi="Arial" w:cs="Arial"/>
                <w:sz w:val="14"/>
                <w:szCs w:val="14"/>
                <w:lang w:val="en-US"/>
              </w:rPr>
            </w:pPr>
            <w:hyperlink r:id="rId257" w:history="1">
              <w:r w:rsidR="00322958" w:rsidRPr="00322958">
                <w:rPr>
                  <w:rStyle w:val="Lienhypertexte"/>
                  <w:rFonts w:ascii="Arial" w:eastAsia="MS Mincho" w:hAnsi="Arial" w:cs="Arial"/>
                  <w:sz w:val="14"/>
                  <w:szCs w:val="14"/>
                  <w:lang w:val="en-US"/>
                </w:rPr>
                <w:t>CP-211274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22E28C8"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Pack4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DF42A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30D74F0"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64BD45C"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75926" w:rsidRPr="001E7CB9" w14:paraId="24F3E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EAAD90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14:paraId="6B555CA0"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44CF59F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BB2BA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7689B"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C4FD9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075CC" w14:textId="77777777" w:rsidR="00375926" w:rsidRPr="001E7CB9" w:rsidRDefault="00375926" w:rsidP="00375926">
            <w:pPr>
              <w:spacing w:after="0"/>
              <w:rPr>
                <w:rFonts w:ascii="Arial" w:hAnsi="Arial" w:cs="Arial"/>
                <w:lang w:val="en-US"/>
              </w:rPr>
            </w:pPr>
          </w:p>
        </w:tc>
      </w:tr>
      <w:tr w:rsidR="00322958" w:rsidRPr="00322958" w14:paraId="175EB92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D48F2C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2968A4B"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4443C75" w14:textId="77777777" w:rsidR="00322958" w:rsidRPr="00322958" w:rsidRDefault="002517D5" w:rsidP="00322958">
            <w:pPr>
              <w:spacing w:after="0"/>
              <w:rPr>
                <w:rFonts w:ascii="Arial" w:eastAsia="MS Mincho" w:hAnsi="Arial" w:cs="Arial"/>
                <w:sz w:val="14"/>
                <w:szCs w:val="14"/>
                <w:lang w:val="en-US"/>
              </w:rPr>
            </w:pPr>
            <w:hyperlink r:id="rId258" w:history="1">
              <w:r w:rsidR="00322958" w:rsidRPr="00322958">
                <w:rPr>
                  <w:rStyle w:val="Lienhypertexte"/>
                  <w:rFonts w:ascii="Arial" w:eastAsia="MS Mincho" w:hAnsi="Arial" w:cs="Arial"/>
                  <w:sz w:val="14"/>
                  <w:szCs w:val="14"/>
                  <w:lang w:val="en-US"/>
                </w:rPr>
                <w:t>CP-211143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8D02CD8"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5553A3A"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1A7A227"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7049F43"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14:paraId="05B627D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F24259"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E80BC1"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817A02A" w14:textId="77777777" w:rsidR="00322958" w:rsidRPr="00322958" w:rsidRDefault="002517D5" w:rsidP="00322958">
            <w:pPr>
              <w:spacing w:after="0"/>
              <w:rPr>
                <w:rFonts w:ascii="Arial" w:eastAsia="MS Mincho" w:hAnsi="Arial" w:cs="Arial"/>
                <w:sz w:val="14"/>
                <w:szCs w:val="14"/>
                <w:lang w:val="en-US"/>
              </w:rPr>
            </w:pPr>
            <w:hyperlink r:id="rId259" w:history="1">
              <w:r w:rsidR="00322958" w:rsidRPr="00322958">
                <w:rPr>
                  <w:rStyle w:val="Lienhypertexte"/>
                  <w:rFonts w:ascii="Arial" w:eastAsia="MS Mincho" w:hAnsi="Arial" w:cs="Arial"/>
                  <w:sz w:val="14"/>
                  <w:szCs w:val="14"/>
                  <w:lang w:val="en-US"/>
                </w:rPr>
                <w:t>CP-211223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D6835D0"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E53C23"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240E0CF" w14:textId="77777777"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FD33B9"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75926" w:rsidRPr="001E7CB9" w14:paraId="307C70C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822F83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14:paraId="3099F82E" w14:textId="77777777" w:rsidR="00375926" w:rsidRPr="00365274" w:rsidRDefault="00375926" w:rsidP="00375926">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DD2C32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9532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BAF8E7"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EEB6FD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2E4E3D" w14:textId="77777777" w:rsidR="00375926" w:rsidRPr="001E7CB9" w:rsidRDefault="00375926" w:rsidP="00375926">
            <w:pPr>
              <w:spacing w:after="0"/>
              <w:rPr>
                <w:rFonts w:ascii="Arial" w:hAnsi="Arial" w:cs="Arial"/>
                <w:lang w:val="en-US"/>
              </w:rPr>
            </w:pPr>
          </w:p>
        </w:tc>
      </w:tr>
      <w:tr w:rsidR="00133C7F" w:rsidRPr="00133C7F" w14:paraId="12744AC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FF240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1556E3"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8B32D77" w14:textId="77777777" w:rsidR="00133C7F" w:rsidRPr="00133C7F" w:rsidRDefault="002517D5" w:rsidP="00133C7F">
            <w:pPr>
              <w:spacing w:after="0"/>
              <w:rPr>
                <w:rFonts w:ascii="Arial" w:eastAsia="MS Mincho" w:hAnsi="Arial" w:cs="Arial"/>
                <w:sz w:val="14"/>
                <w:szCs w:val="14"/>
                <w:lang w:val="en-US"/>
              </w:rPr>
            </w:pPr>
            <w:hyperlink r:id="rId260" w:history="1">
              <w:r w:rsidR="00133C7F" w:rsidRPr="00133C7F">
                <w:rPr>
                  <w:rStyle w:val="Lienhypertexte"/>
                  <w:rFonts w:ascii="Arial" w:eastAsia="MS Mincho" w:hAnsi="Arial" w:cs="Arial"/>
                  <w:sz w:val="14"/>
                  <w:szCs w:val="14"/>
                  <w:lang w:val="en-US"/>
                </w:rPr>
                <w:t>CP-211031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E3F06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F8A151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57778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99273E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52F02A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60F3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634131"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C8F12F" w14:textId="77777777" w:rsidR="00133C7F" w:rsidRPr="00133C7F" w:rsidRDefault="002517D5" w:rsidP="00133C7F">
            <w:pPr>
              <w:spacing w:after="0"/>
              <w:rPr>
                <w:rFonts w:ascii="Arial" w:eastAsia="MS Mincho" w:hAnsi="Arial" w:cs="Arial"/>
                <w:sz w:val="14"/>
                <w:szCs w:val="14"/>
                <w:lang w:val="en-US"/>
              </w:rPr>
            </w:pPr>
            <w:hyperlink r:id="rId261" w:history="1">
              <w:r w:rsidR="00133C7F" w:rsidRPr="00133C7F">
                <w:rPr>
                  <w:rStyle w:val="Lienhypertexte"/>
                  <w:rFonts w:ascii="Arial" w:eastAsia="MS Mincho" w:hAnsi="Arial" w:cs="Arial"/>
                  <w:sz w:val="14"/>
                  <w:szCs w:val="14"/>
                  <w:lang w:val="en-US"/>
                </w:rPr>
                <w:t>CP-211149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9D95FA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3368F3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F21D26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929370"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2C5A087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784DD9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36A4ED"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621094" w14:textId="77777777" w:rsidR="00133C7F" w:rsidRPr="00133C7F" w:rsidRDefault="002517D5" w:rsidP="00133C7F">
            <w:pPr>
              <w:spacing w:after="0"/>
              <w:rPr>
                <w:rFonts w:ascii="Arial" w:eastAsia="MS Mincho" w:hAnsi="Arial" w:cs="Arial"/>
                <w:sz w:val="14"/>
                <w:szCs w:val="14"/>
                <w:lang w:val="en-US"/>
              </w:rPr>
            </w:pPr>
            <w:hyperlink r:id="rId262" w:history="1">
              <w:r w:rsidR="00133C7F" w:rsidRPr="00133C7F">
                <w:rPr>
                  <w:rStyle w:val="Lienhypertexte"/>
                  <w:rFonts w:ascii="Arial" w:eastAsia="MS Mincho" w:hAnsi="Arial" w:cs="Arial"/>
                  <w:sz w:val="14"/>
                  <w:szCs w:val="14"/>
                  <w:lang w:val="en-US"/>
                </w:rPr>
                <w:t>CP-211190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32300F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Updates of ServiceParameter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0E8DFA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0D9781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1E0E372" w14:textId="77777777" w:rsidR="00133C7F" w:rsidRDefault="00AA3890" w:rsidP="00133C7F">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14:paraId="0B826535" w14:textId="77777777" w:rsidR="00AA3890" w:rsidRDefault="00AA3890" w:rsidP="00133C7F">
            <w:pPr>
              <w:spacing w:after="0"/>
              <w:rPr>
                <w:rFonts w:ascii="Arial" w:hAnsi="Arial" w:cs="Arial"/>
                <w:lang w:val="en-US"/>
              </w:rPr>
            </w:pPr>
          </w:p>
          <w:p w14:paraId="24715F19" w14:textId="77777777" w:rsidR="00AA3890" w:rsidRPr="00133C7F" w:rsidRDefault="00AA3890" w:rsidP="00AA3890">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Fixed reference of TrafficDescriptor and added descriptions for UrspRuleRequest and RouteSelectionParameterSet in the OpenAPI file.</w:t>
            </w:r>
          </w:p>
        </w:tc>
      </w:tr>
      <w:tr w:rsidR="00133C7F" w:rsidRPr="00133C7F" w14:paraId="4187C41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502A0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C22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3C2B27D" w14:textId="77777777" w:rsidR="00133C7F" w:rsidRPr="00133C7F" w:rsidRDefault="002517D5" w:rsidP="00133C7F">
            <w:pPr>
              <w:spacing w:after="0"/>
              <w:rPr>
                <w:rFonts w:ascii="Arial" w:eastAsia="MS Mincho" w:hAnsi="Arial" w:cs="Arial"/>
                <w:sz w:val="14"/>
                <w:szCs w:val="14"/>
                <w:lang w:val="en-US"/>
              </w:rPr>
            </w:pPr>
            <w:hyperlink r:id="rId263" w:history="1">
              <w:r w:rsidR="00133C7F" w:rsidRPr="00133C7F">
                <w:rPr>
                  <w:rStyle w:val="Lienhypertexte"/>
                  <w:rFonts w:ascii="Arial" w:eastAsia="MS Mincho" w:hAnsi="Arial" w:cs="Arial"/>
                  <w:sz w:val="14"/>
                  <w:szCs w:val="14"/>
                  <w:lang w:val="en-US"/>
                </w:rPr>
                <w:t>CP-211218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F46526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7D52AD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D85A49"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20C6B93"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60AEC31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79759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A15B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526727" w14:textId="77777777" w:rsidR="00133C7F" w:rsidRPr="00133C7F" w:rsidRDefault="002517D5" w:rsidP="00133C7F">
            <w:pPr>
              <w:spacing w:after="0"/>
              <w:rPr>
                <w:rFonts w:ascii="Arial" w:eastAsia="MS Mincho" w:hAnsi="Arial" w:cs="Arial"/>
                <w:sz w:val="14"/>
                <w:szCs w:val="14"/>
                <w:lang w:val="en-US"/>
              </w:rPr>
            </w:pPr>
            <w:hyperlink r:id="rId264" w:history="1">
              <w:r w:rsidR="00133C7F" w:rsidRPr="00133C7F">
                <w:rPr>
                  <w:rStyle w:val="Lienhypertexte"/>
                  <w:rFonts w:ascii="Arial" w:eastAsia="MS Mincho" w:hAnsi="Arial" w:cs="Arial"/>
                  <w:sz w:val="14"/>
                  <w:szCs w:val="14"/>
                  <w:lang w:val="en-US"/>
                </w:rPr>
                <w:t>CP-211276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74C1B2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DB9CAA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B9F762E"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F85879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3E4F78E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7FBF32"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14:paraId="5ED6B994"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E9A497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0241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1A0B6E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96253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1FAD7E" w14:textId="77777777" w:rsidR="00375926" w:rsidRPr="001E7CB9" w:rsidRDefault="00375926" w:rsidP="00375926">
            <w:pPr>
              <w:spacing w:after="0"/>
              <w:rPr>
                <w:rFonts w:ascii="Arial" w:hAnsi="Arial" w:cs="Arial"/>
                <w:lang w:val="en-US"/>
              </w:rPr>
            </w:pPr>
          </w:p>
        </w:tc>
      </w:tr>
      <w:tr w:rsidR="00133C7F" w:rsidRPr="00133C7F" w14:paraId="3ACC91F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DD8C9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661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EF0DFA4" w14:textId="77777777" w:rsidR="00133C7F" w:rsidRPr="00133C7F" w:rsidRDefault="002517D5" w:rsidP="00133C7F">
            <w:pPr>
              <w:spacing w:after="0"/>
              <w:rPr>
                <w:rFonts w:ascii="Arial" w:eastAsia="MS Mincho" w:hAnsi="Arial" w:cs="Arial"/>
                <w:sz w:val="14"/>
                <w:szCs w:val="14"/>
                <w:lang w:val="en-US"/>
              </w:rPr>
            </w:pPr>
            <w:hyperlink r:id="rId265" w:history="1">
              <w:r w:rsidR="00133C7F" w:rsidRPr="00133C7F">
                <w:rPr>
                  <w:rStyle w:val="Lienhypertexte"/>
                  <w:rFonts w:ascii="Arial" w:eastAsia="MS Mincho" w:hAnsi="Arial" w:cs="Arial"/>
                  <w:sz w:val="14"/>
                  <w:szCs w:val="14"/>
                  <w:lang w:val="en-US"/>
                </w:rPr>
                <w:t>CP-211030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9C0875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A1522F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EB626D"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C2BE3BC"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7057382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08958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5C81D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8ED878C" w14:textId="77777777" w:rsidR="00133C7F" w:rsidRPr="00133C7F" w:rsidRDefault="002517D5" w:rsidP="00133C7F">
            <w:pPr>
              <w:spacing w:after="0"/>
              <w:rPr>
                <w:rFonts w:ascii="Arial" w:eastAsia="MS Mincho" w:hAnsi="Arial" w:cs="Arial"/>
                <w:sz w:val="14"/>
                <w:szCs w:val="14"/>
                <w:lang w:val="en-US"/>
              </w:rPr>
            </w:pPr>
            <w:hyperlink r:id="rId266" w:history="1">
              <w:r w:rsidR="00133C7F" w:rsidRPr="00133C7F">
                <w:rPr>
                  <w:rStyle w:val="Lienhypertexte"/>
                  <w:rFonts w:ascii="Arial" w:eastAsia="MS Mincho" w:hAnsi="Arial" w:cs="Arial"/>
                  <w:sz w:val="14"/>
                  <w:szCs w:val="14"/>
                  <w:lang w:val="en-US"/>
                </w:rPr>
                <w:t>CP-211140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B75BE0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0901C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7959E82"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EEC70D"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644BFA" w:rsidRPr="00133C7F" w14:paraId="48D92E0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D1228E0" w14:textId="77777777"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B70B32"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5352D45" w14:textId="77777777" w:rsidR="00644BFA" w:rsidRPr="00133C7F" w:rsidRDefault="002517D5" w:rsidP="00AA3890">
            <w:pPr>
              <w:spacing w:after="0"/>
              <w:rPr>
                <w:rFonts w:ascii="Arial" w:eastAsia="MS Mincho" w:hAnsi="Arial" w:cs="Arial"/>
                <w:sz w:val="14"/>
                <w:szCs w:val="14"/>
                <w:lang w:val="en-US"/>
              </w:rPr>
            </w:pPr>
            <w:hyperlink r:id="rId267" w:history="1">
              <w:r w:rsidR="00644BFA" w:rsidRPr="00133C7F">
                <w:rPr>
                  <w:rStyle w:val="Lienhypertexte"/>
                  <w:rFonts w:ascii="Arial" w:eastAsia="MS Mincho" w:hAnsi="Arial" w:cs="Arial"/>
                  <w:sz w:val="14"/>
                  <w:szCs w:val="14"/>
                  <w:lang w:val="en-US"/>
                </w:rPr>
                <w:t>CP-211104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4167B12"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7C348E"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ZTE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0F935AE" w14:textId="77777777" w:rsidR="00644BFA" w:rsidRPr="00133C7F" w:rsidRDefault="00644BFA" w:rsidP="00AA3890">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38D2510" w14:textId="77777777" w:rsidR="00644BFA" w:rsidRDefault="00644BFA" w:rsidP="00AA3890">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14:paraId="28D389EA" w14:textId="77777777" w:rsidR="00644BFA" w:rsidRDefault="00644BFA" w:rsidP="00AA3890">
            <w:pPr>
              <w:spacing w:after="0"/>
              <w:rPr>
                <w:rFonts w:ascii="Arial" w:hAnsi="Arial" w:cs="Arial"/>
                <w:lang w:val="en-US"/>
              </w:rPr>
            </w:pPr>
          </w:p>
          <w:p w14:paraId="565EAB33" w14:textId="77777777" w:rsidR="00644BFA" w:rsidRPr="00644BFA" w:rsidRDefault="00644BFA" w:rsidP="00644BFA">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Add in the openAPI file the missing single quote at the end of all references to the SliceMbr data type:</w:t>
            </w:r>
          </w:p>
          <w:p w14:paraId="08DAB187" w14:textId="77777777" w:rsidR="00644BFA" w:rsidRPr="00133C7F" w:rsidRDefault="00644BFA" w:rsidP="00644BFA">
            <w:pPr>
              <w:spacing w:after="0"/>
              <w:rPr>
                <w:rFonts w:ascii="Arial" w:hAnsi="Arial" w:cs="Arial"/>
                <w:lang w:val="en-US"/>
              </w:rPr>
            </w:pPr>
            <w:r w:rsidRPr="00644BFA">
              <w:rPr>
                <w:rFonts w:ascii="Arial" w:hAnsi="Arial" w:cs="Arial"/>
                <w:lang w:val="en-US"/>
              </w:rPr>
              <w:t>$ref: 'TS29571_CommonData.yaml#/components/schemas/SliceMbr'</w:t>
            </w:r>
          </w:p>
        </w:tc>
      </w:tr>
      <w:tr w:rsidR="00133C7F" w:rsidRPr="00133C7F" w14:paraId="3A8B9FF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EC7C6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0E04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E1E8B2" w14:textId="77777777" w:rsidR="00133C7F" w:rsidRPr="00133C7F" w:rsidRDefault="002517D5" w:rsidP="00133C7F">
            <w:pPr>
              <w:spacing w:after="0"/>
              <w:rPr>
                <w:rFonts w:ascii="Arial" w:eastAsia="MS Mincho" w:hAnsi="Arial" w:cs="Arial"/>
                <w:sz w:val="14"/>
                <w:szCs w:val="14"/>
                <w:lang w:val="en-US"/>
              </w:rPr>
            </w:pPr>
            <w:hyperlink r:id="rId268" w:history="1">
              <w:r w:rsidR="00133C7F" w:rsidRPr="00133C7F">
                <w:rPr>
                  <w:rStyle w:val="Lienhypertexte"/>
                  <w:rFonts w:ascii="Arial" w:eastAsia="MS Mincho" w:hAnsi="Arial" w:cs="Arial"/>
                  <w:sz w:val="14"/>
                  <w:szCs w:val="14"/>
                  <w:lang w:val="en-US"/>
                </w:rPr>
                <w:t>CP-211266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2A8FAD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ACB00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6EAAC4E"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3E1050E" w14:textId="77777777" w:rsidR="00133C7F" w:rsidRPr="00133C7F" w:rsidRDefault="009344BA" w:rsidP="00133C7F">
            <w:pPr>
              <w:spacing w:after="0"/>
              <w:rPr>
                <w:rFonts w:ascii="Arial" w:hAnsi="Arial" w:cs="Arial"/>
                <w:lang w:val="en-US"/>
              </w:rPr>
            </w:pPr>
            <w:r>
              <w:rPr>
                <w:rFonts w:ascii="Arial" w:hAnsi="Arial" w:cs="Arial"/>
                <w:lang w:val="en-US"/>
              </w:rPr>
              <w:t>Proposed: Not pursued (only one CR in the pack)</w:t>
            </w:r>
          </w:p>
        </w:tc>
      </w:tr>
      <w:tr w:rsidR="00644BFA" w:rsidRPr="00133C7F" w14:paraId="4F77158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846AD9" w14:textId="77777777" w:rsidR="00644BFA" w:rsidRPr="00133C7F" w:rsidRDefault="00644BFA"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03CF71" w14:textId="77777777" w:rsidR="00644BFA" w:rsidRPr="00133C7F" w:rsidRDefault="00644BFA" w:rsidP="00133C7F">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39D5E7" w14:textId="77777777" w:rsidR="00644BFA" w:rsidRDefault="00644BFA" w:rsidP="00133C7F">
            <w:pPr>
              <w:spacing w:after="0"/>
              <w:rPr>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CFCD11" w14:textId="77777777" w:rsidR="00644BFA" w:rsidRPr="00133C7F" w:rsidRDefault="00644BFA" w:rsidP="00133C7F">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CFAF053" w14:textId="77777777" w:rsidR="00644BFA" w:rsidRPr="00133C7F" w:rsidRDefault="00644BFA" w:rsidP="00133C7F">
            <w:pPr>
              <w:spacing w:after="0"/>
              <w:rPr>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E27040" w14:textId="77777777" w:rsidR="00644BFA" w:rsidRPr="00133C7F" w:rsidRDefault="00644BFA"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F927C1" w14:textId="77777777" w:rsidR="00644BFA" w:rsidRPr="00133C7F" w:rsidRDefault="00644BFA" w:rsidP="00133C7F">
            <w:pPr>
              <w:spacing w:after="0"/>
              <w:rPr>
                <w:rFonts w:ascii="Arial" w:hAnsi="Arial" w:cs="Arial"/>
                <w:lang w:val="en-US"/>
              </w:rPr>
            </w:pPr>
          </w:p>
        </w:tc>
      </w:tr>
      <w:tr w:rsidR="00644BFA" w:rsidRPr="00133C7F" w14:paraId="181D216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6815347" w14:textId="77777777" w:rsidR="00644BFA" w:rsidRPr="00133C7F" w:rsidRDefault="00644BFA" w:rsidP="00AA3890">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649AF7"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99DD36" w14:textId="77777777" w:rsidR="00644BFA" w:rsidRPr="00133C7F" w:rsidRDefault="002517D5" w:rsidP="00AA3890">
            <w:pPr>
              <w:spacing w:after="0"/>
              <w:rPr>
                <w:rFonts w:ascii="Arial" w:eastAsia="MS Mincho" w:hAnsi="Arial" w:cs="Arial"/>
                <w:sz w:val="14"/>
                <w:szCs w:val="14"/>
                <w:lang w:val="en-US"/>
              </w:rPr>
            </w:pPr>
            <w:hyperlink r:id="rId269" w:history="1">
              <w:r w:rsidR="00644BFA" w:rsidRPr="00133C7F">
                <w:rPr>
                  <w:rStyle w:val="Lienhypertexte"/>
                  <w:rFonts w:ascii="Arial" w:eastAsia="MS Mincho" w:hAnsi="Arial" w:cs="Arial"/>
                  <w:sz w:val="14"/>
                  <w:szCs w:val="14"/>
                  <w:lang w:val="en-US"/>
                </w:rPr>
                <w:t>CP-211119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9C80E2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New Network slice status reporting events for the MonitoringEvent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AD4989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8EF5E6F" w14:textId="77777777" w:rsidR="00644BFA" w:rsidRPr="00133C7F" w:rsidRDefault="00644BFA" w:rsidP="00AA3890">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2067FEC" w14:textId="77777777"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14:paraId="3E665208" w14:textId="77777777" w:rsidR="00644BFA" w:rsidRDefault="00644BFA" w:rsidP="00AA3890">
            <w:pPr>
              <w:spacing w:after="0"/>
              <w:rPr>
                <w:rFonts w:ascii="Arial" w:hAnsi="Arial" w:cs="Arial"/>
                <w:lang w:val="en-US"/>
              </w:rPr>
            </w:pPr>
          </w:p>
          <w:p w14:paraId="7665D9D0" w14:textId="77777777" w:rsidR="00644BFA" w:rsidRPr="00644BFA" w:rsidRDefault="00644BFA" w:rsidP="00AA3890">
            <w:pPr>
              <w:spacing w:after="0"/>
              <w:rPr>
                <w:rFonts w:ascii="Arial" w:hAnsi="Arial" w:cs="Arial"/>
                <w:lang w:val="en-US"/>
              </w:rPr>
            </w:pPr>
            <w:r w:rsidRPr="00644BFA">
              <w:rPr>
                <w:rFonts w:ascii="Arial" w:hAnsi="Arial" w:cs="Arial"/>
                <w:lang w:val="en-US"/>
              </w:rPr>
              <w:t>Rev 2:</w:t>
            </w:r>
          </w:p>
          <w:p w14:paraId="3C6209C2" w14:textId="77777777"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"SACInfo" data type in the OpenAPI file by adding the missing "/schemas" part of the path.</w:t>
            </w:r>
          </w:p>
        </w:tc>
      </w:tr>
      <w:tr w:rsidR="00133C7F" w:rsidRPr="00133C7F" w14:paraId="5DCAA728"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0985D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4861A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3D70F32" w14:textId="77777777" w:rsidR="00133C7F" w:rsidRPr="00133C7F" w:rsidRDefault="002517D5" w:rsidP="00133C7F">
            <w:pPr>
              <w:spacing w:after="0"/>
              <w:rPr>
                <w:rFonts w:ascii="Arial" w:eastAsia="MS Mincho" w:hAnsi="Arial" w:cs="Arial"/>
                <w:sz w:val="14"/>
                <w:szCs w:val="14"/>
                <w:lang w:val="en-US"/>
              </w:rPr>
            </w:pPr>
            <w:hyperlink r:id="rId270" w:history="1">
              <w:r w:rsidR="00133C7F" w:rsidRPr="00133C7F">
                <w:rPr>
                  <w:rStyle w:val="Lienhypertexte"/>
                  <w:rFonts w:ascii="Arial" w:eastAsia="MS Mincho" w:hAnsi="Arial" w:cs="Arial"/>
                  <w:sz w:val="14"/>
                  <w:szCs w:val="14"/>
                  <w:lang w:val="en-US"/>
                </w:rPr>
                <w:t>CP-211267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C6ECE9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1F8B0D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CA4888F"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F17C418"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375926" w:rsidRPr="001E7CB9" w14:paraId="3F312E8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7B8C9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14:paraId="18CD3547"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381B60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2308D6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D42A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E27D9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BF91F44" w14:textId="77777777" w:rsidR="00375926" w:rsidRPr="001E7CB9" w:rsidRDefault="00375926" w:rsidP="00375926">
            <w:pPr>
              <w:spacing w:after="0"/>
              <w:rPr>
                <w:rFonts w:ascii="Arial" w:hAnsi="Arial" w:cs="Arial"/>
                <w:lang w:val="en-US"/>
              </w:rPr>
            </w:pPr>
          </w:p>
        </w:tc>
      </w:tr>
      <w:tr w:rsidR="00133C7F" w:rsidRPr="00133C7F" w14:paraId="2994106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294B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FCF4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EDFA35F" w14:textId="77777777" w:rsidR="00133C7F" w:rsidRPr="00133C7F" w:rsidRDefault="002517D5" w:rsidP="00133C7F">
            <w:pPr>
              <w:spacing w:after="0"/>
              <w:rPr>
                <w:rFonts w:ascii="Arial" w:eastAsia="MS Mincho" w:hAnsi="Arial" w:cs="Arial"/>
                <w:sz w:val="14"/>
                <w:szCs w:val="14"/>
                <w:lang w:val="en-US"/>
              </w:rPr>
            </w:pPr>
            <w:hyperlink r:id="rId271" w:history="1">
              <w:r w:rsidR="00133C7F" w:rsidRPr="00133C7F">
                <w:rPr>
                  <w:rStyle w:val="Lienhypertexte"/>
                  <w:rFonts w:ascii="Arial" w:eastAsia="MS Mincho" w:hAnsi="Arial" w:cs="Arial"/>
                  <w:sz w:val="14"/>
                  <w:szCs w:val="14"/>
                  <w:lang w:val="en-US"/>
                </w:rPr>
                <w:t>CP-211025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48B3F6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D0C9F6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4CCAD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50FC8B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7E3C9C2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46769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14:paraId="1A416983" w14:textId="77777777"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A797F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1BA68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9D0B95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763748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7A773A" w14:textId="77777777" w:rsidR="00375926" w:rsidRPr="001E7CB9" w:rsidRDefault="00375926" w:rsidP="00375926">
            <w:pPr>
              <w:spacing w:after="0"/>
              <w:rPr>
                <w:rFonts w:ascii="Arial" w:hAnsi="Arial" w:cs="Arial"/>
                <w:lang w:val="en-US"/>
              </w:rPr>
            </w:pPr>
          </w:p>
        </w:tc>
      </w:tr>
      <w:tr w:rsidR="00133C7F" w:rsidRPr="00133C7F" w14:paraId="5FA1995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40355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4B90C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FE8028" w14:textId="77777777" w:rsidR="00133C7F" w:rsidRPr="00133C7F" w:rsidRDefault="002517D5" w:rsidP="00133C7F">
            <w:pPr>
              <w:spacing w:after="0"/>
              <w:rPr>
                <w:rFonts w:ascii="Arial" w:eastAsia="MS Mincho" w:hAnsi="Arial" w:cs="Arial"/>
                <w:sz w:val="14"/>
                <w:szCs w:val="14"/>
                <w:lang w:val="en-US"/>
              </w:rPr>
            </w:pPr>
            <w:hyperlink r:id="rId272" w:history="1">
              <w:r w:rsidR="00133C7F" w:rsidRPr="00133C7F">
                <w:rPr>
                  <w:rStyle w:val="Lienhypertexte"/>
                  <w:rFonts w:ascii="Arial" w:eastAsia="MS Mincho" w:hAnsi="Arial" w:cs="Arial"/>
                  <w:sz w:val="14"/>
                  <w:szCs w:val="14"/>
                  <w:lang w:val="en-US"/>
                </w:rPr>
                <w:t>CP-211033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F8752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56770E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C63BD8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96B2CC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00360893" w14:textId="77777777" w:rsidTr="006B2E7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85AB80"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112D1D" w14:textId="77777777"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FC5C52" w14:textId="77777777" w:rsidR="00351268" w:rsidRPr="00133C7F" w:rsidRDefault="002517D5" w:rsidP="00351268">
            <w:pPr>
              <w:spacing w:after="0"/>
              <w:rPr>
                <w:rFonts w:ascii="Arial" w:eastAsia="MS Mincho" w:hAnsi="Arial" w:cs="Arial"/>
                <w:sz w:val="14"/>
                <w:szCs w:val="14"/>
                <w:lang w:val="en-US"/>
              </w:rPr>
            </w:pPr>
            <w:hyperlink r:id="rId273" w:history="1">
              <w:r w:rsidR="00351268"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96E84C3"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E817E9"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EA3524" w14:textId="2F44D649" w:rsidR="00351268" w:rsidRPr="00133C7F" w:rsidRDefault="003F5A98" w:rsidP="00351268">
            <w:pPr>
              <w:spacing w:after="0"/>
              <w:rPr>
                <w:rFonts w:ascii="Arial" w:hAnsi="Arial" w:cs="Arial"/>
                <w:color w:val="000000"/>
                <w:lang w:val="en-US"/>
              </w:rPr>
            </w:pPr>
            <w:r>
              <w:rPr>
                <w:rFonts w:ascii="Arial" w:hAnsi="Arial" w:cs="Arial"/>
                <w:color w:val="000000"/>
                <w:lang w:val="en-US"/>
              </w:rPr>
              <w:t>Revised to 1320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056458" w14:textId="77777777"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E75BA2" w14:textId="77777777" w:rsidR="00351268" w:rsidRDefault="00351268" w:rsidP="00351268">
            <w:pPr>
              <w:spacing w:after="0"/>
              <w:rPr>
                <w:rFonts w:ascii="Arial" w:hAnsi="Arial" w:cs="Arial"/>
                <w:color w:val="000000"/>
                <w:lang w:val="en-US"/>
              </w:rPr>
            </w:pPr>
          </w:p>
          <w:p w14:paraId="28B343A0" w14:textId="77777777"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Version 2 proposes that the autonomous load-balance indicator is off by default (i.e., encoded as zero "0"). This aligns with the legacy behaviour since there is no autonomous load-balancing performed. Note 4 is amended so that only load balancing steering mode is considered.</w:t>
            </w:r>
          </w:p>
        </w:tc>
      </w:tr>
      <w:tr w:rsidR="003F5A98" w:rsidRPr="00133C7F" w14:paraId="0EACCC7A" w14:textId="77777777" w:rsidTr="00532E42">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D8565B4" w14:textId="77777777" w:rsidR="003F5A98" w:rsidRPr="00133C7F" w:rsidRDefault="003F5A98" w:rsidP="00532E42">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9B8AC0" w14:textId="77777777" w:rsidR="003F5A98" w:rsidRPr="00133C7F" w:rsidRDefault="003F5A98" w:rsidP="00532E42">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26B1DB" w14:textId="77777777" w:rsidR="003F5A98" w:rsidRPr="00133C7F" w:rsidRDefault="003F5A98" w:rsidP="00532E42">
            <w:pPr>
              <w:spacing w:after="0"/>
              <w:rPr>
                <w:rFonts w:ascii="Arial" w:eastAsia="MS Mincho" w:hAnsi="Arial" w:cs="Arial"/>
                <w:sz w:val="14"/>
                <w:szCs w:val="14"/>
                <w:lang w:val="en-US"/>
              </w:rPr>
            </w:pPr>
            <w:hyperlink r:id="rId274" w:history="1">
              <w:r>
                <w:rPr>
                  <w:rStyle w:val="Lienhypertexte"/>
                  <w:rFonts w:ascii="Arial" w:eastAsia="MS Mincho" w:hAnsi="Arial" w:cs="Arial"/>
                  <w:sz w:val="14"/>
                  <w:szCs w:val="14"/>
                  <w:lang w:val="en-US"/>
                </w:rPr>
                <w:t>CP-211320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81EAB0" w14:textId="77777777" w:rsidR="003F5A98" w:rsidRPr="00133C7F" w:rsidRDefault="003F5A98" w:rsidP="00532E42">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D152A66" w14:textId="77777777" w:rsidR="003F5A98" w:rsidRPr="00133C7F" w:rsidRDefault="003F5A98" w:rsidP="00532E42">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00830F9" w14:textId="77777777" w:rsidR="003F5A98" w:rsidRPr="00133C7F" w:rsidRDefault="003F5A98" w:rsidP="00532E4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54B707C" w14:textId="77777777" w:rsidR="003F5A98" w:rsidRDefault="003F5A98" w:rsidP="00532E42">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272F72" w14:textId="77777777" w:rsidR="003F5A98" w:rsidRDefault="003F5A98" w:rsidP="00532E42">
            <w:pPr>
              <w:spacing w:after="0"/>
              <w:rPr>
                <w:rFonts w:ascii="Arial" w:hAnsi="Arial" w:cs="Arial"/>
                <w:color w:val="000000"/>
                <w:lang w:val="en-US"/>
              </w:rPr>
            </w:pPr>
          </w:p>
          <w:p w14:paraId="5C540D31" w14:textId="77777777" w:rsidR="003F5A98" w:rsidRDefault="003F5A98" w:rsidP="00532E42">
            <w:pPr>
              <w:spacing w:after="0"/>
              <w:rPr>
                <w:rFonts w:ascii="Arial" w:hAnsi="Arial" w:cs="Arial"/>
                <w:color w:val="000000"/>
                <w:lang w:val="en-US"/>
              </w:rPr>
            </w:pPr>
            <w:r>
              <w:rPr>
                <w:rFonts w:ascii="Arial" w:hAnsi="Arial" w:cs="Arial"/>
                <w:color w:val="000000"/>
                <w:lang w:val="en-US"/>
              </w:rPr>
              <w:t>Rev 3:</w:t>
            </w:r>
          </w:p>
          <w:p w14:paraId="1F8AF668" w14:textId="77777777" w:rsidR="003F5A98" w:rsidRDefault="003F5A98" w:rsidP="00532E42">
            <w:pPr>
              <w:spacing w:after="0"/>
              <w:rPr>
                <w:rFonts w:ascii="Arial" w:hAnsi="Arial" w:cs="Arial"/>
                <w:color w:val="000000"/>
                <w:lang w:val="en-US"/>
              </w:rPr>
            </w:pPr>
          </w:p>
          <w:p w14:paraId="311BB2F2" w14:textId="7F20C789" w:rsidR="003F5A98" w:rsidRPr="00133C7F" w:rsidRDefault="003F5A98" w:rsidP="00532E42">
            <w:pPr>
              <w:spacing w:after="0"/>
              <w:rPr>
                <w:rFonts w:ascii="Arial" w:hAnsi="Arial" w:cs="Arial"/>
                <w:lang w:val="en-US"/>
              </w:rPr>
            </w:pPr>
            <w:r w:rsidRPr="003F5A98">
              <w:rPr>
                <w:rFonts w:ascii="Arial" w:hAnsi="Arial" w:cs="Arial"/>
                <w:lang w:val="en-US"/>
              </w:rPr>
              <w:t>The only change is to correct the problem with octet alignment because of the introduction of the steering mode indicator.</w:t>
            </w:r>
          </w:p>
        </w:tc>
      </w:tr>
      <w:tr w:rsidR="00133C7F" w:rsidRPr="00133C7F" w14:paraId="3B5D5A9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3B2C4" w14:textId="7A6711EB"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1DC7F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8E4BBE" w14:textId="77777777" w:rsidR="00133C7F" w:rsidRPr="00133C7F" w:rsidRDefault="002517D5" w:rsidP="00133C7F">
            <w:pPr>
              <w:spacing w:after="0"/>
              <w:rPr>
                <w:rFonts w:ascii="Arial" w:eastAsia="MS Mincho" w:hAnsi="Arial" w:cs="Arial"/>
                <w:sz w:val="14"/>
                <w:szCs w:val="14"/>
                <w:lang w:val="en-US"/>
              </w:rPr>
            </w:pPr>
            <w:hyperlink r:id="rId275"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FC84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6694A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5608A6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3AA67D0"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7C7BFD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6976B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FC7A8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7F6BA9C" w14:textId="77777777" w:rsidR="00133C7F" w:rsidRPr="00133C7F" w:rsidRDefault="002517D5" w:rsidP="00133C7F">
            <w:pPr>
              <w:spacing w:after="0"/>
              <w:rPr>
                <w:rFonts w:ascii="Arial" w:eastAsia="MS Mincho" w:hAnsi="Arial" w:cs="Arial"/>
                <w:sz w:val="14"/>
                <w:szCs w:val="14"/>
                <w:lang w:val="en-US"/>
              </w:rPr>
            </w:pPr>
            <w:hyperlink r:id="rId276" w:history="1">
              <w:r w:rsidR="00133C7F" w:rsidRPr="00133C7F">
                <w:rPr>
                  <w:rStyle w:val="Lienhypertexte"/>
                  <w:rFonts w:ascii="Arial" w:eastAsia="MS Mincho" w:hAnsi="Arial" w:cs="Arial"/>
                  <w:sz w:val="14"/>
                  <w:szCs w:val="14"/>
                  <w:lang w:val="en-US"/>
                </w:rPr>
                <w:t>CP-211277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F61B37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22F7A7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79AF3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44EE6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1F7E939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BB5339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14:paraId="31899D66"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680E9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04D46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56596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DB17FC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D805660" w14:textId="77777777" w:rsidR="00375926" w:rsidRPr="001E7CB9" w:rsidRDefault="00375926" w:rsidP="00375926">
            <w:pPr>
              <w:spacing w:after="0"/>
              <w:rPr>
                <w:rFonts w:ascii="Arial" w:hAnsi="Arial" w:cs="Arial"/>
                <w:lang w:val="en-US"/>
              </w:rPr>
            </w:pPr>
          </w:p>
        </w:tc>
      </w:tr>
      <w:tr w:rsidR="00133C7F" w:rsidRPr="00133C7F" w14:paraId="5F395E6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F0E53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65543"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3519C7E" w14:textId="77777777" w:rsidR="00133C7F" w:rsidRPr="00133C7F" w:rsidRDefault="002517D5" w:rsidP="00133C7F">
            <w:pPr>
              <w:spacing w:after="0"/>
              <w:rPr>
                <w:rFonts w:ascii="Arial" w:eastAsia="MS Mincho" w:hAnsi="Arial" w:cs="Arial"/>
                <w:sz w:val="14"/>
                <w:szCs w:val="14"/>
                <w:lang w:val="en-US"/>
              </w:rPr>
            </w:pPr>
            <w:hyperlink r:id="rId277" w:history="1">
              <w:r w:rsidR="00133C7F" w:rsidRPr="00133C7F">
                <w:rPr>
                  <w:rStyle w:val="Lienhypertexte"/>
                  <w:rFonts w:ascii="Arial" w:eastAsia="MS Mincho" w:hAnsi="Arial" w:cs="Arial"/>
                  <w:sz w:val="14"/>
                  <w:szCs w:val="14"/>
                  <w:lang w:val="en-US"/>
                </w:rPr>
                <w:t>CP-211036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CED6D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92B95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6DDE76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A02F9E2"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FF3CBA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6E715F1"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41A2CE"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0F9407" w14:textId="77777777" w:rsidR="00133C7F" w:rsidRPr="00133C7F" w:rsidRDefault="002517D5" w:rsidP="00133C7F">
            <w:pPr>
              <w:spacing w:after="0"/>
              <w:rPr>
                <w:rFonts w:ascii="Arial" w:eastAsia="MS Mincho" w:hAnsi="Arial" w:cs="Arial"/>
                <w:sz w:val="14"/>
                <w:szCs w:val="14"/>
                <w:lang w:val="en-US"/>
              </w:rPr>
            </w:pPr>
            <w:hyperlink r:id="rId278" w:history="1">
              <w:r w:rsidR="00133C7F" w:rsidRPr="00133C7F">
                <w:rPr>
                  <w:rStyle w:val="Lienhypertexte"/>
                  <w:rFonts w:ascii="Arial" w:eastAsia="MS Mincho" w:hAnsi="Arial" w:cs="Arial"/>
                  <w:sz w:val="14"/>
                  <w:szCs w:val="14"/>
                  <w:lang w:val="en-US"/>
                </w:rPr>
                <w:t>CP-211173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7AE863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D5EE1B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C06E4A0"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F7DCDBA" w14:textId="77777777" w:rsidR="00133C7F" w:rsidRDefault="00F65E23" w:rsidP="00133C7F">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14:paraId="784A3F4B" w14:textId="77777777" w:rsidR="00F65E23" w:rsidRDefault="00F65E23" w:rsidP="00133C7F">
            <w:pPr>
              <w:spacing w:after="0"/>
              <w:rPr>
                <w:rFonts w:ascii="Arial" w:hAnsi="Arial" w:cs="Arial"/>
                <w:lang w:val="en-US"/>
              </w:rPr>
            </w:pPr>
          </w:p>
          <w:p w14:paraId="536B2192" w14:textId="77777777" w:rsidR="00F65E23" w:rsidRPr="00133C7F" w:rsidRDefault="00F65E23" w:rsidP="00133C7F">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Remove the not used BitRate data type from Table 5.1.6.1-2.</w:t>
            </w:r>
          </w:p>
        </w:tc>
      </w:tr>
      <w:tr w:rsidR="00133C7F" w:rsidRPr="00133C7F" w14:paraId="257D3B8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6D8E2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6D3CA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EBD5086" w14:textId="77777777" w:rsidR="00133C7F" w:rsidRPr="00133C7F" w:rsidRDefault="002517D5" w:rsidP="00133C7F">
            <w:pPr>
              <w:spacing w:after="0"/>
              <w:rPr>
                <w:rFonts w:ascii="Arial" w:eastAsia="MS Mincho" w:hAnsi="Arial" w:cs="Arial"/>
                <w:sz w:val="14"/>
                <w:szCs w:val="14"/>
                <w:lang w:val="en-US"/>
              </w:rPr>
            </w:pPr>
            <w:hyperlink r:id="rId279" w:history="1">
              <w:r w:rsidR="00133C7F" w:rsidRPr="00133C7F">
                <w:rPr>
                  <w:rStyle w:val="Lienhypertexte"/>
                  <w:rFonts w:ascii="Arial" w:eastAsia="MS Mincho" w:hAnsi="Arial" w:cs="Arial"/>
                  <w:sz w:val="14"/>
                  <w:szCs w:val="14"/>
                  <w:lang w:val="en-US"/>
                </w:rPr>
                <w:t>CP-211221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FC70DC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2696B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151F5F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0570591"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1ACC6B5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062930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B02120"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F3CCCD" w14:textId="77777777" w:rsidR="00133C7F" w:rsidRPr="00133C7F" w:rsidRDefault="002517D5" w:rsidP="00133C7F">
            <w:pPr>
              <w:spacing w:after="0"/>
              <w:rPr>
                <w:rFonts w:ascii="Arial" w:eastAsia="MS Mincho" w:hAnsi="Arial" w:cs="Arial"/>
                <w:sz w:val="14"/>
                <w:szCs w:val="14"/>
                <w:lang w:val="en-US"/>
              </w:rPr>
            </w:pPr>
            <w:hyperlink r:id="rId280" w:history="1">
              <w:r w:rsidR="00133C7F" w:rsidRPr="00133C7F">
                <w:rPr>
                  <w:rStyle w:val="Lienhypertexte"/>
                  <w:rFonts w:ascii="Arial" w:eastAsia="MS Mincho" w:hAnsi="Arial" w:cs="Arial"/>
                  <w:sz w:val="14"/>
                  <w:szCs w:val="14"/>
                  <w:lang w:val="en-US"/>
                </w:rPr>
                <w:t>CP-211275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70497D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641AB8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05E627C"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FF5265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9785A5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F3DAD2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14:paraId="6C27DFB8"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0BE8509"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80299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6C3531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E586BC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12CA9BC" w14:textId="77777777" w:rsidR="00375926" w:rsidRPr="001E7CB9" w:rsidRDefault="00375926" w:rsidP="00375926">
            <w:pPr>
              <w:spacing w:after="0"/>
              <w:rPr>
                <w:rFonts w:ascii="Arial" w:hAnsi="Arial" w:cs="Arial"/>
                <w:lang w:val="en-US"/>
              </w:rPr>
            </w:pPr>
          </w:p>
        </w:tc>
      </w:tr>
      <w:tr w:rsidR="00133C7F" w:rsidRPr="00133C7F" w14:paraId="080D9AB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2F0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F9DAD9"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84D7DDE" w14:textId="77777777" w:rsidR="00133C7F" w:rsidRPr="00133C7F" w:rsidRDefault="002517D5" w:rsidP="00133C7F">
            <w:pPr>
              <w:spacing w:after="0"/>
              <w:rPr>
                <w:rFonts w:ascii="Arial" w:eastAsia="MS Mincho" w:hAnsi="Arial" w:cs="Arial"/>
                <w:sz w:val="14"/>
                <w:szCs w:val="14"/>
                <w:lang w:val="en-US"/>
              </w:rPr>
            </w:pPr>
            <w:hyperlink r:id="rId281" w:history="1">
              <w:r w:rsidR="00133C7F" w:rsidRPr="00133C7F">
                <w:rPr>
                  <w:rStyle w:val="Lienhypertexte"/>
                  <w:rFonts w:ascii="Arial" w:eastAsia="MS Mincho" w:hAnsi="Arial" w:cs="Arial"/>
                  <w:sz w:val="14"/>
                  <w:szCs w:val="14"/>
                  <w:lang w:val="en-US"/>
                </w:rPr>
                <w:t>CP-211039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E2689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BD44D5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AA8CC11"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8A9758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6DECD3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58247"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19393D1"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59A9157" w14:textId="77777777" w:rsidR="00133C7F" w:rsidRPr="00133C7F" w:rsidRDefault="002517D5" w:rsidP="00133C7F">
            <w:pPr>
              <w:spacing w:after="0"/>
              <w:rPr>
                <w:rFonts w:ascii="Arial" w:eastAsia="MS Mincho" w:hAnsi="Arial" w:cs="Arial"/>
                <w:sz w:val="14"/>
                <w:szCs w:val="14"/>
                <w:lang w:val="en-US"/>
              </w:rPr>
            </w:pPr>
            <w:hyperlink r:id="rId282" w:history="1">
              <w:r w:rsidR="00133C7F" w:rsidRPr="00133C7F">
                <w:rPr>
                  <w:rStyle w:val="Lienhypertexte"/>
                  <w:rFonts w:ascii="Arial" w:eastAsia="MS Mincho" w:hAnsi="Arial" w:cs="Arial"/>
                  <w:sz w:val="14"/>
                  <w:szCs w:val="14"/>
                  <w:lang w:val="en-US"/>
                </w:rPr>
                <w:t>CP-211142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5C69D5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F8EA0D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BD4594"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12300B4"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424E976D"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745A7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BEDDF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55639C" w14:textId="77777777" w:rsidR="00133C7F" w:rsidRPr="00133C7F" w:rsidRDefault="002517D5" w:rsidP="00133C7F">
            <w:pPr>
              <w:spacing w:after="0"/>
              <w:rPr>
                <w:rFonts w:ascii="Arial" w:eastAsia="MS Mincho" w:hAnsi="Arial" w:cs="Arial"/>
                <w:sz w:val="14"/>
                <w:szCs w:val="14"/>
                <w:lang w:val="en-US"/>
              </w:rPr>
            </w:pPr>
            <w:hyperlink r:id="rId283" w:history="1">
              <w:r w:rsidR="00133C7F" w:rsidRPr="00133C7F">
                <w:rPr>
                  <w:rStyle w:val="Lienhypertexte"/>
                  <w:rFonts w:ascii="Arial" w:eastAsia="MS Mincho" w:hAnsi="Arial" w:cs="Arial"/>
                  <w:sz w:val="14"/>
                  <w:szCs w:val="14"/>
                  <w:lang w:val="en-US"/>
                </w:rPr>
                <w:t>CP-211167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DDB113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057F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ACDCDA"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A183EB" w14:textId="77777777" w:rsidR="00133C7F" w:rsidRPr="00133C7F" w:rsidRDefault="009344BA" w:rsidP="00133C7F">
            <w:pPr>
              <w:spacing w:after="0"/>
              <w:rPr>
                <w:rFonts w:ascii="Arial" w:hAnsi="Arial" w:cs="Arial"/>
                <w:lang w:val="en-US"/>
              </w:rPr>
            </w:pPr>
            <w:r>
              <w:rPr>
                <w:rFonts w:ascii="Arial" w:hAnsi="Arial" w:cs="Arial"/>
                <w:lang w:val="en-US"/>
              </w:rPr>
              <w:t>pCR should remain at the working level</w:t>
            </w:r>
          </w:p>
        </w:tc>
      </w:tr>
      <w:tr w:rsidR="00133C7F" w:rsidRPr="00133C7F" w14:paraId="32ED0BAC"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140E4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73D5C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DC873C" w14:textId="77777777" w:rsidR="00133C7F" w:rsidRPr="00133C7F" w:rsidRDefault="002517D5" w:rsidP="00133C7F">
            <w:pPr>
              <w:spacing w:after="0"/>
              <w:rPr>
                <w:rFonts w:ascii="Arial" w:eastAsia="MS Mincho" w:hAnsi="Arial" w:cs="Arial"/>
                <w:sz w:val="14"/>
                <w:szCs w:val="14"/>
                <w:lang w:val="en-US"/>
              </w:rPr>
            </w:pPr>
            <w:hyperlink r:id="rId284"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CEA2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ECBF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1332EC"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3955510" w14:textId="77777777" w:rsidR="00133C7F" w:rsidRPr="00133C7F" w:rsidRDefault="0057625E" w:rsidP="00133C7F">
            <w:pPr>
              <w:spacing w:after="0"/>
              <w:rPr>
                <w:rFonts w:ascii="Arial" w:hAnsi="Arial" w:cs="Arial"/>
                <w:lang w:val="en-US"/>
              </w:rPr>
            </w:pPr>
            <w:r>
              <w:rPr>
                <w:rFonts w:ascii="Arial" w:hAnsi="Arial" w:cs="Arial"/>
                <w:lang w:val="en-US"/>
              </w:rPr>
              <w:t>pCR should remain at the working level</w:t>
            </w:r>
          </w:p>
        </w:tc>
      </w:tr>
      <w:tr w:rsidR="00133C7F" w:rsidRPr="00133C7F" w14:paraId="52B9B1D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E59C8D"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B3A99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87E9E17" w14:textId="77777777" w:rsidR="00133C7F" w:rsidRPr="00133C7F" w:rsidRDefault="002517D5" w:rsidP="00133C7F">
            <w:pPr>
              <w:spacing w:after="0"/>
              <w:rPr>
                <w:rFonts w:ascii="Arial" w:eastAsia="MS Mincho" w:hAnsi="Arial" w:cs="Arial"/>
                <w:sz w:val="14"/>
                <w:szCs w:val="14"/>
                <w:lang w:val="en-US"/>
              </w:rPr>
            </w:pPr>
            <w:hyperlink r:id="rId285" w:history="1">
              <w:r w:rsidR="00133C7F" w:rsidRPr="00133C7F">
                <w:rPr>
                  <w:rStyle w:val="Lienhypertexte"/>
                  <w:rFonts w:ascii="Arial" w:eastAsia="MS Mincho" w:hAnsi="Arial" w:cs="Arial"/>
                  <w:sz w:val="14"/>
                  <w:szCs w:val="14"/>
                  <w:lang w:val="en-US"/>
                </w:rPr>
                <w:t>CP-211180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C8398B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Authorization and QoS data for ProSe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86A5C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B93BD75"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DD80161"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CC10FF" w:rsidRPr="00133C7F" w14:paraId="295061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8E86983" w14:textId="77777777" w:rsidR="00CC10FF" w:rsidRPr="00133C7F" w:rsidRDefault="00CC10FF"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24895A" w14:textId="77777777" w:rsidR="00CC10FF" w:rsidRPr="00133C7F" w:rsidRDefault="00CC10FF"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FB61577" w14:textId="77777777" w:rsidR="00CC10FF" w:rsidRPr="00133C7F" w:rsidRDefault="002517D5" w:rsidP="00D676D3">
            <w:pPr>
              <w:spacing w:after="0"/>
              <w:rPr>
                <w:rFonts w:ascii="Arial" w:eastAsia="MS Mincho" w:hAnsi="Arial" w:cs="Arial"/>
                <w:sz w:val="14"/>
                <w:szCs w:val="14"/>
                <w:lang w:val="en-US"/>
              </w:rPr>
            </w:pPr>
            <w:hyperlink r:id="rId286" w:history="1">
              <w:r w:rsidR="00CC10FF" w:rsidRPr="00133C7F">
                <w:rPr>
                  <w:rStyle w:val="Lienhypertexte"/>
                  <w:rFonts w:ascii="Arial" w:eastAsia="MS Mincho" w:hAnsi="Arial" w:cs="Arial"/>
                  <w:sz w:val="14"/>
                  <w:szCs w:val="14"/>
                  <w:lang w:val="en-US"/>
                </w:rPr>
                <w:t>CP-211121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76252EA" w14:textId="77777777" w:rsidR="00CC10FF" w:rsidRPr="00133C7F" w:rsidRDefault="00CC10FF" w:rsidP="00D676D3">
            <w:pPr>
              <w:spacing w:after="0"/>
              <w:rPr>
                <w:rFonts w:ascii="Arial" w:eastAsia="MS Mincho" w:hAnsi="Arial" w:cs="Arial"/>
                <w:lang w:val="en-US"/>
              </w:rPr>
            </w:pPr>
            <w:r w:rsidRPr="00133C7F">
              <w:rPr>
                <w:rFonts w:ascii="Arial" w:eastAsia="MS Mincho" w:hAnsi="Arial" w:cs="Arial"/>
                <w:lang w:val="en-US"/>
              </w:rPr>
              <w:t>5G ProSe related updates to Nudr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213CF4C" w14:textId="77777777" w:rsidR="00CC10FF" w:rsidRPr="00133C7F" w:rsidRDefault="00CC10FF"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D046CDB" w14:textId="77777777" w:rsidR="00CC10FF" w:rsidRPr="00133C7F" w:rsidRDefault="00CC10FF"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DD0C3A7" w14:textId="77777777" w:rsidR="00CC10FF" w:rsidRDefault="00CC10FF" w:rsidP="00D676D3">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14:paraId="4CEEE36A" w14:textId="77777777" w:rsidR="00CC10FF" w:rsidRDefault="00CC10FF" w:rsidP="00D676D3">
            <w:pPr>
              <w:spacing w:after="0"/>
              <w:rPr>
                <w:rFonts w:ascii="Arial" w:hAnsi="Arial" w:cs="Arial"/>
                <w:lang w:val="en-US"/>
              </w:rPr>
            </w:pPr>
          </w:p>
          <w:p w14:paraId="03973C31" w14:textId="77777777" w:rsidR="00CC10FF" w:rsidRPr="00CC10FF" w:rsidRDefault="00CC10FF" w:rsidP="00D676D3">
            <w:pPr>
              <w:spacing w:after="0"/>
              <w:rPr>
                <w:rFonts w:ascii="Arial" w:hAnsi="Arial" w:cs="Arial"/>
                <w:lang w:val="en-US"/>
              </w:rPr>
            </w:pPr>
            <w:r w:rsidRPr="00CC10FF">
              <w:rPr>
                <w:rFonts w:ascii="Arial" w:hAnsi="Arial" w:cs="Arial"/>
                <w:lang w:val="en-US"/>
              </w:rPr>
              <w:t>Rev 4:</w:t>
            </w:r>
          </w:p>
          <w:p w14:paraId="5BECDFBE" w14:textId="77777777" w:rsidR="00CC10FF" w:rsidRPr="00133C7F" w:rsidRDefault="00CC10FF" w:rsidP="00D676D3">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14:paraId="08E7DC1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BC6BC4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314EE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8ACB15D" w14:textId="77777777" w:rsidR="00133C7F" w:rsidRPr="00133C7F" w:rsidRDefault="002517D5" w:rsidP="00133C7F">
            <w:pPr>
              <w:spacing w:after="0"/>
              <w:rPr>
                <w:rFonts w:ascii="Arial" w:eastAsia="MS Mincho" w:hAnsi="Arial" w:cs="Arial"/>
                <w:sz w:val="14"/>
                <w:szCs w:val="14"/>
                <w:lang w:val="en-US"/>
              </w:rPr>
            </w:pPr>
            <w:hyperlink r:id="rId287" w:history="1">
              <w:r w:rsidR="00133C7F" w:rsidRPr="00133C7F">
                <w:rPr>
                  <w:rStyle w:val="Lienhypertexte"/>
                  <w:rFonts w:ascii="Arial" w:eastAsia="MS Mincho" w:hAnsi="Arial" w:cs="Arial"/>
                  <w:sz w:val="14"/>
                  <w:szCs w:val="14"/>
                  <w:lang w:val="en-US"/>
                </w:rPr>
                <w:t>CP-211201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41CEE2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4E98FA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F38138B"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5527F3B" w14:textId="77777777" w:rsidR="00133C7F" w:rsidRPr="00133C7F" w:rsidRDefault="0057625E" w:rsidP="00133C7F">
            <w:pPr>
              <w:spacing w:after="0"/>
              <w:rPr>
                <w:rFonts w:ascii="Arial" w:hAnsi="Arial" w:cs="Arial"/>
                <w:lang w:val="en-US"/>
              </w:rPr>
            </w:pPr>
            <w:r>
              <w:rPr>
                <w:rFonts w:ascii="Arial" w:hAnsi="Arial" w:cs="Arial"/>
                <w:lang w:val="en-US"/>
              </w:rPr>
              <w:t>Proposed: Partially approved</w:t>
            </w:r>
          </w:p>
        </w:tc>
      </w:tr>
      <w:tr w:rsidR="00D676D3" w:rsidRPr="00133C7F" w14:paraId="4F05AF6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F245A7" w14:textId="77777777" w:rsidR="00D676D3" w:rsidRPr="00133C7F" w:rsidRDefault="00D676D3"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66EA78" w14:textId="77777777" w:rsidR="00D676D3" w:rsidRPr="00133C7F" w:rsidRDefault="00D676D3" w:rsidP="00133C7F">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3DA60E" w14:textId="77777777" w:rsidR="00D676D3" w:rsidRDefault="00D676D3" w:rsidP="00133C7F">
            <w:pPr>
              <w:spacing w:after="0"/>
              <w:rPr>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184439" w14:textId="77777777" w:rsidR="00D676D3" w:rsidRPr="00133C7F" w:rsidRDefault="00D676D3" w:rsidP="00133C7F">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FE1014" w14:textId="77777777" w:rsidR="00D676D3" w:rsidRPr="00133C7F" w:rsidRDefault="00D676D3" w:rsidP="00133C7F">
            <w:pPr>
              <w:spacing w:after="0"/>
              <w:rPr>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7BBB324" w14:textId="77777777" w:rsidR="00D676D3" w:rsidRDefault="00D676D3"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D47126" w14:textId="77777777" w:rsidR="00D676D3" w:rsidRPr="00133C7F" w:rsidRDefault="00D676D3" w:rsidP="00133C7F">
            <w:pPr>
              <w:spacing w:after="0"/>
              <w:rPr>
                <w:rFonts w:ascii="Arial" w:hAnsi="Arial" w:cs="Arial"/>
                <w:lang w:val="en-US"/>
              </w:rPr>
            </w:pPr>
          </w:p>
        </w:tc>
      </w:tr>
      <w:tr w:rsidR="00D676D3" w:rsidRPr="00133C7F" w14:paraId="4EB4E05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8279C60" w14:textId="77777777"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2A6D60F" w14:textId="77777777"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56EC65B" w14:textId="77777777" w:rsidR="00D676D3" w:rsidRPr="00133C7F" w:rsidRDefault="002517D5" w:rsidP="00D676D3">
            <w:pPr>
              <w:spacing w:after="0"/>
              <w:rPr>
                <w:rFonts w:ascii="Arial" w:eastAsia="MS Mincho" w:hAnsi="Arial" w:cs="Arial"/>
                <w:sz w:val="14"/>
                <w:szCs w:val="14"/>
                <w:lang w:val="en-US"/>
              </w:rPr>
            </w:pPr>
            <w:hyperlink r:id="rId288" w:history="1">
              <w:r w:rsidR="00D676D3" w:rsidRPr="00133C7F">
                <w:rPr>
                  <w:rStyle w:val="Lienhypertexte"/>
                  <w:rFonts w:ascii="Arial" w:eastAsia="MS Mincho" w:hAnsi="Arial" w:cs="Arial"/>
                  <w:sz w:val="14"/>
                  <w:szCs w:val="14"/>
                  <w:lang w:val="en-US"/>
                </w:rPr>
                <w:t>CP-211133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5BC60C9"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5G ProSe related updates to the Npcf_UEPolicyControl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6D9BCAF"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A287239" w14:textId="77777777" w:rsidR="00D676D3" w:rsidRPr="00133C7F" w:rsidRDefault="00D676D3"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CB2B6B7" w14:textId="77777777"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14:paraId="1F188BA9" w14:textId="77777777" w:rsidR="00D676D3" w:rsidRDefault="00D676D3" w:rsidP="00D676D3">
            <w:pPr>
              <w:spacing w:after="0"/>
              <w:rPr>
                <w:rFonts w:ascii="Arial" w:hAnsi="Arial" w:cs="Arial"/>
                <w:lang w:val="en-US"/>
              </w:rPr>
            </w:pPr>
          </w:p>
          <w:p w14:paraId="0BB28B91" w14:textId="77777777" w:rsidR="00D676D3" w:rsidRDefault="00D676D3" w:rsidP="00D676D3">
            <w:pPr>
              <w:pStyle w:val="CRCoverPage"/>
              <w:spacing w:after="0"/>
              <w:ind w:left="100"/>
              <w:rPr>
                <w:noProof/>
              </w:rPr>
            </w:pPr>
            <w:r>
              <w:rPr>
                <w:noProof/>
              </w:rPr>
              <w:t>Rev 4:</w:t>
            </w:r>
          </w:p>
          <w:p w14:paraId="5BA103DA" w14:textId="77777777"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r>
              <w:rPr>
                <w:b/>
                <w:color w:val="00B050"/>
              </w:rPr>
              <w:t>p</w:t>
            </w:r>
            <w:r>
              <w:t>roSeCapab</w:t>
            </w:r>
            <w:r>
              <w:rPr>
                <w:noProof/>
              </w:rPr>
              <w:t>". This is to respect the naming convention for attributes.</w:t>
            </w:r>
          </w:p>
          <w:p w14:paraId="4B1DBBA7" w14:textId="77777777"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14:paraId="48AEEDB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C1042CE" w14:textId="77777777"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DF855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0B56C3" w14:textId="77777777" w:rsidR="00133C7F" w:rsidRPr="00133C7F" w:rsidRDefault="002517D5" w:rsidP="00133C7F">
            <w:pPr>
              <w:spacing w:after="0"/>
              <w:rPr>
                <w:rFonts w:ascii="Arial" w:eastAsia="MS Mincho" w:hAnsi="Arial" w:cs="Arial"/>
                <w:sz w:val="14"/>
                <w:szCs w:val="14"/>
                <w:lang w:val="en-US"/>
              </w:rPr>
            </w:pPr>
            <w:hyperlink r:id="rId289" w:history="1">
              <w:r w:rsidR="00133C7F" w:rsidRPr="00133C7F">
                <w:rPr>
                  <w:rStyle w:val="Lienhypertexte"/>
                  <w:rFonts w:ascii="Arial" w:eastAsia="MS Mincho" w:hAnsi="Arial" w:cs="Arial"/>
                  <w:sz w:val="14"/>
                  <w:szCs w:val="14"/>
                  <w:lang w:val="en-US"/>
                </w:rPr>
                <w:t>CP-211202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60C4FD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60564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DBCEB1"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954CC5" w14:textId="77777777" w:rsidR="00133C7F" w:rsidRPr="00133C7F" w:rsidRDefault="0057625E" w:rsidP="00133C7F">
            <w:pPr>
              <w:spacing w:after="0"/>
              <w:rPr>
                <w:rFonts w:ascii="Arial" w:hAnsi="Arial" w:cs="Arial"/>
                <w:lang w:val="en-US"/>
              </w:rPr>
            </w:pPr>
            <w:r>
              <w:rPr>
                <w:rFonts w:ascii="Arial" w:hAnsi="Arial" w:cs="Arial"/>
                <w:lang w:val="en-US"/>
              </w:rPr>
              <w:t>Proposed: Not pursued (only one CR in the pack)</w:t>
            </w:r>
          </w:p>
        </w:tc>
      </w:tr>
      <w:tr w:rsidR="00375926" w:rsidRPr="001E7CB9" w14:paraId="7134FE1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E18E1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14:paraId="5D16078A"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12C0FA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6231D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C1E143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8F9598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ED0DBE" w14:textId="77777777" w:rsidR="00375926" w:rsidRPr="001E7CB9" w:rsidRDefault="00375926" w:rsidP="00375926">
            <w:pPr>
              <w:spacing w:after="0"/>
              <w:rPr>
                <w:rFonts w:ascii="Arial" w:hAnsi="Arial" w:cs="Arial"/>
                <w:lang w:val="en-US"/>
              </w:rPr>
            </w:pPr>
          </w:p>
        </w:tc>
      </w:tr>
      <w:tr w:rsidR="00133C7F" w:rsidRPr="00133C7F" w14:paraId="38A307E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0406C1"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83EAA9"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1CE3959" w14:textId="77777777" w:rsidR="00133C7F" w:rsidRPr="00133C7F" w:rsidRDefault="002517D5" w:rsidP="00133C7F">
            <w:pPr>
              <w:spacing w:after="0"/>
              <w:rPr>
                <w:rFonts w:ascii="Arial" w:eastAsia="MS Mincho" w:hAnsi="Arial" w:cs="Arial"/>
                <w:sz w:val="14"/>
                <w:szCs w:val="14"/>
                <w:lang w:val="en-US"/>
              </w:rPr>
            </w:pPr>
            <w:hyperlink r:id="rId290" w:history="1">
              <w:r w:rsidR="00133C7F" w:rsidRPr="00133C7F">
                <w:rPr>
                  <w:rStyle w:val="Lienhypertexte"/>
                  <w:rFonts w:ascii="Arial" w:eastAsia="MS Mincho" w:hAnsi="Arial" w:cs="Arial"/>
                  <w:sz w:val="14"/>
                  <w:szCs w:val="14"/>
                  <w:lang w:val="en-US"/>
                </w:rPr>
                <w:t>CP-211032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F7AF10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A7CC63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FCD5326"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2FB957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745E91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73BA0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B4A1D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FB0B1C2" w14:textId="77777777" w:rsidR="00133C7F" w:rsidRPr="00133C7F" w:rsidRDefault="002517D5" w:rsidP="00133C7F">
            <w:pPr>
              <w:spacing w:after="0"/>
              <w:rPr>
                <w:rFonts w:ascii="Arial" w:eastAsia="MS Mincho" w:hAnsi="Arial" w:cs="Arial"/>
                <w:sz w:val="14"/>
                <w:szCs w:val="14"/>
                <w:lang w:val="en-US"/>
              </w:rPr>
            </w:pPr>
            <w:hyperlink r:id="rId291" w:history="1">
              <w:r w:rsidR="00133C7F" w:rsidRPr="00133C7F">
                <w:rPr>
                  <w:rStyle w:val="Lienhypertexte"/>
                  <w:rFonts w:ascii="Arial" w:eastAsia="MS Mincho" w:hAnsi="Arial" w:cs="Arial"/>
                  <w:sz w:val="14"/>
                  <w:szCs w:val="14"/>
                  <w:lang w:val="en-US"/>
                </w:rPr>
                <w:t>CP-211139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8A0295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35F65A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DCB3FD5"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95CC6D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50440F4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00D2621"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14:paraId="137C67A1"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6A0425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D1DC33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D7D54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81EB2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A8514F" w14:textId="77777777" w:rsidR="00375926" w:rsidRPr="001E7CB9" w:rsidRDefault="00375926" w:rsidP="00375926">
            <w:pPr>
              <w:spacing w:after="0"/>
              <w:rPr>
                <w:rFonts w:ascii="Arial" w:hAnsi="Arial" w:cs="Arial"/>
                <w:lang w:val="en-US"/>
              </w:rPr>
            </w:pPr>
          </w:p>
        </w:tc>
      </w:tr>
      <w:tr w:rsidR="00133C7F" w:rsidRPr="00133C7F" w14:paraId="4B218AD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0BE160"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D20901"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CB018C4" w14:textId="77777777" w:rsidR="00133C7F" w:rsidRPr="00133C7F" w:rsidRDefault="002517D5" w:rsidP="00133C7F">
            <w:pPr>
              <w:spacing w:after="0"/>
              <w:rPr>
                <w:rFonts w:ascii="Arial" w:eastAsia="MS Mincho" w:hAnsi="Arial" w:cs="Arial"/>
                <w:sz w:val="14"/>
                <w:szCs w:val="14"/>
                <w:lang w:val="en-US"/>
              </w:rPr>
            </w:pPr>
            <w:hyperlink r:id="rId292" w:history="1">
              <w:r w:rsidR="00133C7F" w:rsidRPr="00133C7F">
                <w:rPr>
                  <w:rStyle w:val="Lienhypertexte"/>
                  <w:rFonts w:ascii="Arial" w:eastAsia="MS Mincho" w:hAnsi="Arial" w:cs="Arial"/>
                  <w:sz w:val="14"/>
                  <w:szCs w:val="14"/>
                  <w:lang w:val="en-US"/>
                </w:rPr>
                <w:t>CP-211022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AB31A4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402FD9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1C84D3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C48423B"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6D887D7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0D7C61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79A2D"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A429C2B" w14:textId="77777777" w:rsidR="00133C7F" w:rsidRPr="00133C7F" w:rsidRDefault="002517D5" w:rsidP="00133C7F">
            <w:pPr>
              <w:spacing w:after="0"/>
              <w:rPr>
                <w:rFonts w:ascii="Arial" w:eastAsia="MS Mincho" w:hAnsi="Arial" w:cs="Arial"/>
                <w:sz w:val="14"/>
                <w:szCs w:val="14"/>
                <w:lang w:val="en-US"/>
              </w:rPr>
            </w:pPr>
            <w:hyperlink r:id="rId293" w:history="1">
              <w:r w:rsidR="00133C7F" w:rsidRPr="00133C7F">
                <w:rPr>
                  <w:rStyle w:val="Lienhypertexte"/>
                  <w:rFonts w:ascii="Arial" w:eastAsia="MS Mincho" w:hAnsi="Arial" w:cs="Arial"/>
                  <w:sz w:val="14"/>
                  <w:szCs w:val="14"/>
                  <w:lang w:val="en-US"/>
                </w:rPr>
                <w:t>CP-211259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86E061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FEBC27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2905EF1"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7972C3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23041A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423A9D"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FCF6098"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B96C9B"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88316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DD0880"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9BF18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8E0935" w14:textId="77777777" w:rsidR="00375926" w:rsidRPr="001E7CB9" w:rsidRDefault="00375926" w:rsidP="00375926">
            <w:pPr>
              <w:spacing w:after="0"/>
              <w:rPr>
                <w:rFonts w:ascii="Arial" w:hAnsi="Arial" w:cs="Arial"/>
                <w:lang w:val="en-US"/>
              </w:rPr>
            </w:pPr>
          </w:p>
        </w:tc>
      </w:tr>
      <w:tr w:rsidR="00133C7F" w:rsidRPr="00133C7F" w14:paraId="7CB9121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F7CA84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50D06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3582887" w14:textId="77777777" w:rsidR="00133C7F" w:rsidRPr="00133C7F" w:rsidRDefault="002517D5" w:rsidP="00133C7F">
            <w:pPr>
              <w:spacing w:after="0"/>
              <w:rPr>
                <w:rFonts w:ascii="Arial" w:eastAsia="MS Mincho" w:hAnsi="Arial" w:cs="Arial"/>
                <w:sz w:val="14"/>
                <w:szCs w:val="14"/>
                <w:lang w:val="en-US"/>
              </w:rPr>
            </w:pPr>
            <w:hyperlink r:id="rId294" w:history="1">
              <w:r w:rsidR="00133C7F" w:rsidRPr="00133C7F">
                <w:rPr>
                  <w:rStyle w:val="Lienhypertexte"/>
                  <w:rFonts w:ascii="Arial" w:eastAsia="MS Mincho" w:hAnsi="Arial" w:cs="Arial"/>
                  <w:sz w:val="14"/>
                  <w:szCs w:val="14"/>
                  <w:lang w:val="en-US"/>
                </w:rPr>
                <w:t>CP-211155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817C1D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2737C0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369806B"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704FFA"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14:paraId="0F5BA8D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F9031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F9068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D7CACE8" w14:textId="77777777" w:rsidR="00133C7F" w:rsidRPr="00133C7F" w:rsidRDefault="002517D5" w:rsidP="00133C7F">
            <w:pPr>
              <w:spacing w:after="0"/>
              <w:rPr>
                <w:rFonts w:ascii="Arial" w:eastAsia="MS Mincho" w:hAnsi="Arial" w:cs="Arial"/>
                <w:sz w:val="14"/>
                <w:szCs w:val="14"/>
                <w:lang w:val="en-US"/>
              </w:rPr>
            </w:pPr>
            <w:hyperlink r:id="rId295" w:history="1">
              <w:r w:rsidR="00133C7F" w:rsidRPr="00133C7F">
                <w:rPr>
                  <w:rStyle w:val="Lienhypertexte"/>
                  <w:rFonts w:ascii="Arial" w:eastAsia="MS Mincho" w:hAnsi="Arial" w:cs="Arial"/>
                  <w:sz w:val="14"/>
                  <w:szCs w:val="14"/>
                  <w:lang w:val="en-US"/>
                </w:rPr>
                <w:t>CP-211258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30212C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9735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0F068EF"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F64255"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09CC00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A694AF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14:paraId="446D160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7F21A6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DEAB1F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FB90E96"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719ED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E815E5" w14:textId="77777777" w:rsidR="00375926" w:rsidRPr="001E7CB9" w:rsidRDefault="00375926" w:rsidP="00375926">
            <w:pPr>
              <w:spacing w:after="0"/>
              <w:rPr>
                <w:rFonts w:ascii="Arial" w:hAnsi="Arial" w:cs="Arial"/>
                <w:lang w:val="en-US"/>
              </w:rPr>
            </w:pPr>
          </w:p>
        </w:tc>
      </w:tr>
      <w:tr w:rsidR="00B77D4A" w:rsidRPr="002C0E94" w14:paraId="689D07F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8803544" w14:textId="77777777" w:rsidR="00B77D4A" w:rsidRPr="002C0E94" w:rsidRDefault="00B77D4A" w:rsidP="00D676D3">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8878A6" w14:textId="77777777"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3895764" w14:textId="77777777" w:rsidR="00B77D4A" w:rsidRPr="002C0E94" w:rsidRDefault="002517D5" w:rsidP="00D676D3">
            <w:pPr>
              <w:spacing w:after="0"/>
              <w:rPr>
                <w:rFonts w:ascii="Arial" w:eastAsia="MS Mincho" w:hAnsi="Arial" w:cs="Arial"/>
                <w:sz w:val="14"/>
                <w:szCs w:val="14"/>
                <w:lang w:val="en-US"/>
              </w:rPr>
            </w:pPr>
            <w:hyperlink r:id="rId296" w:history="1">
              <w:r w:rsidR="00B77D4A" w:rsidRPr="002C0E94">
                <w:rPr>
                  <w:rStyle w:val="Lienhypertexte"/>
                  <w:rFonts w:ascii="Arial" w:eastAsia="MS Mincho" w:hAnsi="Arial" w:cs="Arial"/>
                  <w:sz w:val="14"/>
                  <w:szCs w:val="14"/>
                  <w:lang w:val="en-US"/>
                </w:rPr>
                <w:t>CP-211172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6EA5E10"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API definition of AM PolicyAuthorization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8275145"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765AC83" w14:textId="77777777"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29825BD" w14:textId="77777777" w:rsidR="00B77D4A" w:rsidRDefault="00B77D4A" w:rsidP="00D676D3">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14:paraId="71EC78C8" w14:textId="77777777" w:rsidR="00B77D4A" w:rsidRDefault="00B77D4A" w:rsidP="00D676D3">
            <w:pPr>
              <w:spacing w:after="0"/>
              <w:rPr>
                <w:rFonts w:ascii="Arial" w:hAnsi="Arial" w:cs="Arial"/>
                <w:lang w:val="en-US"/>
              </w:rPr>
            </w:pPr>
          </w:p>
          <w:p w14:paraId="17E2888B" w14:textId="77777777" w:rsidR="00B77D4A" w:rsidRPr="002C0E94" w:rsidRDefault="00B77D4A" w:rsidP="00D676D3">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B77D4A" w:rsidRPr="002C0E94" w14:paraId="0B32A7A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6B46CBBE" w14:textId="77777777" w:rsidR="00B77D4A" w:rsidRPr="002C0E94" w:rsidRDefault="00B77D4A" w:rsidP="00D676D3">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032965" w14:textId="77777777"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257B46D" w14:textId="77777777" w:rsidR="00B77D4A" w:rsidRPr="002C0E94" w:rsidRDefault="002517D5" w:rsidP="00D676D3">
            <w:pPr>
              <w:spacing w:after="0"/>
              <w:rPr>
                <w:rFonts w:ascii="Arial" w:eastAsia="MS Mincho" w:hAnsi="Arial" w:cs="Arial"/>
                <w:sz w:val="14"/>
                <w:szCs w:val="14"/>
                <w:lang w:val="en-US"/>
              </w:rPr>
            </w:pPr>
            <w:hyperlink r:id="rId297" w:history="1">
              <w:r w:rsidR="00B77D4A" w:rsidRPr="002C0E94">
                <w:rPr>
                  <w:rStyle w:val="Lienhypertexte"/>
                  <w:rFonts w:ascii="Arial" w:eastAsia="MS Mincho" w:hAnsi="Arial" w:cs="Arial"/>
                  <w:sz w:val="14"/>
                  <w:szCs w:val="14"/>
                  <w:lang w:val="en-US"/>
                </w:rPr>
                <w:t>CP-211188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9B17DEF"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939067A"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BA4931" w14:textId="77777777"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496B299" w14:textId="77777777" w:rsidR="00B77D4A" w:rsidRDefault="00B77D4A" w:rsidP="00D676D3">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14:paraId="744E4A3B" w14:textId="77777777" w:rsidR="00B77D4A" w:rsidRDefault="00B77D4A" w:rsidP="00D676D3">
            <w:pPr>
              <w:spacing w:after="0"/>
              <w:rPr>
                <w:rFonts w:ascii="Arial" w:hAnsi="Arial" w:cs="Arial"/>
                <w:lang w:val="en-US"/>
              </w:rPr>
            </w:pPr>
          </w:p>
          <w:p w14:paraId="7A82B18A" w14:textId="77777777" w:rsidR="00B77D4A" w:rsidRDefault="00B77D4A" w:rsidP="00D676D3">
            <w:pPr>
              <w:spacing w:after="0"/>
              <w:rPr>
                <w:rFonts w:ascii="Arial" w:hAnsi="Arial" w:cs="Arial"/>
                <w:lang w:val="en-US"/>
              </w:rPr>
            </w:pPr>
            <w:r>
              <w:rPr>
                <w:rFonts w:ascii="Arial" w:hAnsi="Arial" w:cs="Arial"/>
                <w:lang w:val="en-US"/>
              </w:rPr>
              <w:t>Rev 2:</w:t>
            </w:r>
          </w:p>
          <w:p w14:paraId="02E201EF" w14:textId="77777777" w:rsidR="00B77D4A" w:rsidRPr="00B77D4A" w:rsidRDefault="00B77D4A" w:rsidP="00D676D3">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"evSubc" as "evSubsc" in Table 5.x.2.3.2-1, to be aligned with the AmPolicyAuthorization API OpenAPI file.</w:t>
            </w:r>
          </w:p>
          <w:p w14:paraId="3370D89C" w14:textId="77777777" w:rsidR="00B77D4A" w:rsidRPr="002C0E94" w:rsidRDefault="00B77D4A" w:rsidP="00D676D3">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B77D4A" w:rsidRPr="002C0E94" w14:paraId="0675F7D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1566705" w14:textId="77777777" w:rsidR="00B77D4A" w:rsidRPr="002C0E94" w:rsidRDefault="00B77D4A" w:rsidP="00D676D3">
            <w:pPr>
              <w:spacing w:after="0"/>
              <w:rPr>
                <w:rFonts w:ascii="Arial" w:hAnsi="Arial" w:cs="Arial"/>
                <w:b/>
                <w:bCs/>
                <w:lang w:val="en-US"/>
              </w:rPr>
            </w:pPr>
            <w:r w:rsidRPr="002C0E94">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BAEAE1" w14:textId="77777777"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FD19F31" w14:textId="77777777" w:rsidR="00B77D4A" w:rsidRPr="002C0E94" w:rsidRDefault="002517D5" w:rsidP="00D676D3">
            <w:pPr>
              <w:spacing w:after="0"/>
              <w:rPr>
                <w:rFonts w:ascii="Arial" w:eastAsia="MS Mincho" w:hAnsi="Arial" w:cs="Arial"/>
                <w:sz w:val="14"/>
                <w:szCs w:val="14"/>
                <w:lang w:val="en-US"/>
              </w:rPr>
            </w:pPr>
            <w:hyperlink r:id="rId298" w:history="1">
              <w:r w:rsidR="00B77D4A" w:rsidRPr="002C0E94">
                <w:rPr>
                  <w:rStyle w:val="Lienhypertexte"/>
                  <w:rFonts w:ascii="Arial" w:eastAsia="MS Mincho" w:hAnsi="Arial" w:cs="Arial"/>
                  <w:sz w:val="14"/>
                  <w:szCs w:val="14"/>
                  <w:lang w:val="en-US"/>
                </w:rPr>
                <w:t>CP-211189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7D4F265"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F63CD20" w14:textId="77777777"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2C14CEC" w14:textId="77777777"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CB0BCCC" w14:textId="77777777" w:rsidR="00B77D4A" w:rsidRDefault="00B77D4A" w:rsidP="00D676D3">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14:paraId="6347A763" w14:textId="77777777" w:rsidR="00B77D4A" w:rsidRDefault="00B77D4A" w:rsidP="00D676D3">
            <w:pPr>
              <w:spacing w:after="0"/>
              <w:rPr>
                <w:rFonts w:ascii="Arial" w:hAnsi="Arial" w:cs="Arial"/>
                <w:lang w:val="en-US"/>
              </w:rPr>
            </w:pPr>
          </w:p>
          <w:p w14:paraId="4EED7388" w14:textId="77777777" w:rsidR="00B77D4A" w:rsidRPr="002C0E94" w:rsidRDefault="00B77D4A" w:rsidP="00D676D3">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"evSubc" as "evSubsc" in the procedure, to be aligned with the AmPolicyAuthorization API OpenAPI file.</w:t>
            </w:r>
          </w:p>
        </w:tc>
      </w:tr>
      <w:tr w:rsidR="002C0E94" w:rsidRPr="002C0E94" w14:paraId="4F6A15F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76B16E88"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A548A"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BB9F2CC" w14:textId="77777777" w:rsidR="002C0E94" w:rsidRPr="002C0E94" w:rsidRDefault="002517D5" w:rsidP="002C0E94">
            <w:pPr>
              <w:spacing w:after="0"/>
              <w:rPr>
                <w:rFonts w:ascii="Arial" w:eastAsia="MS Mincho" w:hAnsi="Arial" w:cs="Arial"/>
                <w:sz w:val="14"/>
                <w:szCs w:val="14"/>
                <w:lang w:val="en-US"/>
              </w:rPr>
            </w:pPr>
            <w:hyperlink r:id="rId299" w:history="1">
              <w:r w:rsidR="002C0E94" w:rsidRPr="002C0E94">
                <w:rPr>
                  <w:rStyle w:val="Lienhypertexte"/>
                  <w:rFonts w:ascii="Arial" w:eastAsia="MS Mincho" w:hAnsi="Arial" w:cs="Arial"/>
                  <w:sz w:val="14"/>
                  <w:szCs w:val="14"/>
                  <w:lang w:val="en-US"/>
                </w:rPr>
                <w:t>CP-211257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7A44C96"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51ACD1E"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03BBB56" w14:textId="77777777" w:rsidR="002C0E94" w:rsidRPr="002C0E94" w:rsidRDefault="002C0E94" w:rsidP="002C0E94">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8E9800" w14:textId="77777777" w:rsidR="002C0E94" w:rsidRPr="002C0E94" w:rsidRDefault="0057625E" w:rsidP="002C0E94">
            <w:pPr>
              <w:spacing w:after="0"/>
              <w:rPr>
                <w:rFonts w:ascii="Arial" w:hAnsi="Arial" w:cs="Arial"/>
                <w:lang w:val="en-US"/>
              </w:rPr>
            </w:pPr>
            <w:r>
              <w:rPr>
                <w:rFonts w:ascii="Arial" w:hAnsi="Arial" w:cs="Arial"/>
                <w:lang w:val="en-US"/>
              </w:rPr>
              <w:t>Proposed: Partially approved</w:t>
            </w:r>
          </w:p>
        </w:tc>
      </w:tr>
      <w:tr w:rsidR="002C0E94" w:rsidRPr="001E7CB9" w14:paraId="5781C38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3D94FAA" w14:textId="77777777"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D209AC" w14:textId="77777777"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EC9C7F4" w14:textId="77777777"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E08A585" w14:textId="77777777"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0CC2BCE8" w14:textId="77777777" w:rsidR="002C0E94" w:rsidRPr="001E7CB9" w:rsidRDefault="002C0E94"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25D5BEBD" w14:textId="77777777"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0323D1" w14:textId="77777777" w:rsidR="002C0E94" w:rsidRPr="001E7CB9" w:rsidRDefault="002C0E94" w:rsidP="00375926">
            <w:pPr>
              <w:spacing w:after="0"/>
              <w:rPr>
                <w:rFonts w:ascii="Arial" w:hAnsi="Arial" w:cs="Arial"/>
                <w:lang w:val="en-US"/>
              </w:rPr>
            </w:pPr>
          </w:p>
        </w:tc>
      </w:tr>
      <w:tr w:rsidR="00375926" w:rsidRPr="001E7CB9" w14:paraId="70E16FF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36A0C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14:paraId="52C3D05B"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D1D24E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1C7BD8"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C7D87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C86CF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09968D" w14:textId="77777777" w:rsidR="00375926" w:rsidRPr="001E7CB9" w:rsidRDefault="00375926" w:rsidP="00375926">
            <w:pPr>
              <w:spacing w:after="0"/>
              <w:rPr>
                <w:rFonts w:ascii="Arial" w:hAnsi="Arial" w:cs="Arial"/>
                <w:lang w:val="en-US"/>
              </w:rPr>
            </w:pPr>
          </w:p>
        </w:tc>
      </w:tr>
      <w:tr w:rsidR="002C0E94" w:rsidRPr="002C0E94" w14:paraId="04465DE4"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3925C23"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E55DBD"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4A1040" w14:textId="77777777" w:rsidR="002C0E94" w:rsidRPr="002C0E94" w:rsidRDefault="002517D5" w:rsidP="002C0E94">
            <w:pPr>
              <w:spacing w:after="0"/>
              <w:rPr>
                <w:rFonts w:ascii="Arial" w:eastAsia="MS Mincho" w:hAnsi="Arial" w:cs="Arial"/>
                <w:sz w:val="14"/>
                <w:szCs w:val="14"/>
                <w:lang w:val="en-US"/>
              </w:rPr>
            </w:pPr>
            <w:hyperlink r:id="rId300" w:history="1">
              <w:r w:rsidR="002C0E94" w:rsidRPr="002C0E94">
                <w:rPr>
                  <w:rStyle w:val="Lienhypertexte"/>
                  <w:rFonts w:ascii="Arial" w:eastAsia="MS Mincho" w:hAnsi="Arial" w:cs="Arial"/>
                  <w:sz w:val="14"/>
                  <w:szCs w:val="14"/>
                  <w:lang w:val="en-US"/>
                </w:rPr>
                <w:t>CP-211269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65E3300"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6D77958"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356DFA3" w14:textId="77777777"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6CE52AC"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3FAA880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8C994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14:paraId="1EE1A53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18B259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CDA3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DBBF55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EC140B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DC620E" w14:textId="77777777" w:rsidR="00375926" w:rsidRPr="001E7CB9" w:rsidRDefault="00375926" w:rsidP="00375926">
            <w:pPr>
              <w:spacing w:after="0"/>
              <w:rPr>
                <w:rFonts w:ascii="Arial" w:hAnsi="Arial" w:cs="Arial"/>
                <w:lang w:val="en-US"/>
              </w:rPr>
            </w:pPr>
          </w:p>
        </w:tc>
      </w:tr>
      <w:tr w:rsidR="00375926" w:rsidRPr="001E7CB9" w14:paraId="558832DD"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C325A2E"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2BA4911"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F91C70D"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8E083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1DD9280"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C4A09A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F60F447" w14:textId="77777777" w:rsidR="00375926" w:rsidRPr="001E7CB9" w:rsidRDefault="00375926" w:rsidP="00375926">
            <w:pPr>
              <w:spacing w:after="0"/>
              <w:rPr>
                <w:rFonts w:ascii="Arial" w:hAnsi="Arial" w:cs="Arial"/>
                <w:lang w:val="en-US"/>
              </w:rPr>
            </w:pPr>
          </w:p>
        </w:tc>
      </w:tr>
      <w:tr w:rsidR="002C0E94" w:rsidRPr="002C0E94" w14:paraId="47D110C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1437C7"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ACB1EC"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3328267" w14:textId="77777777" w:rsidR="002C0E94" w:rsidRPr="002C0E94" w:rsidRDefault="002517D5" w:rsidP="002C0E94">
            <w:pPr>
              <w:spacing w:after="0"/>
              <w:rPr>
                <w:rFonts w:ascii="Arial" w:eastAsia="MS Mincho" w:hAnsi="Arial" w:cs="Arial"/>
                <w:sz w:val="14"/>
                <w:szCs w:val="14"/>
                <w:lang w:val="en-US"/>
              </w:rPr>
            </w:pPr>
            <w:hyperlink r:id="rId301" w:history="1">
              <w:r w:rsidR="002C0E94" w:rsidRPr="002C0E94">
                <w:rPr>
                  <w:rStyle w:val="Lienhypertexte"/>
                  <w:rFonts w:ascii="Arial" w:eastAsia="MS Mincho" w:hAnsi="Arial" w:cs="Arial"/>
                  <w:sz w:val="14"/>
                  <w:szCs w:val="14"/>
                  <w:lang w:val="en-US"/>
                </w:rPr>
                <w:t>CP-211048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3C170D3"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F122C77"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409497" w14:textId="77777777"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3914A03"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2C0E94" w:rsidRPr="002C0E94" w14:paraId="790F3D6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7EA61F"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B7D3B2"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24124BC" w14:textId="77777777" w:rsidR="002C0E94" w:rsidRPr="002C0E94" w:rsidRDefault="002517D5" w:rsidP="002C0E94">
            <w:pPr>
              <w:spacing w:after="0"/>
              <w:rPr>
                <w:rFonts w:ascii="Arial" w:eastAsia="MS Mincho" w:hAnsi="Arial" w:cs="Arial"/>
                <w:sz w:val="14"/>
                <w:szCs w:val="14"/>
                <w:lang w:val="en-US"/>
              </w:rPr>
            </w:pPr>
            <w:hyperlink r:id="rId302" w:history="1">
              <w:r w:rsidR="002C0E94" w:rsidRPr="002C0E94">
                <w:rPr>
                  <w:rStyle w:val="Lienhypertexte"/>
                  <w:rFonts w:ascii="Arial" w:eastAsia="MS Mincho" w:hAnsi="Arial" w:cs="Arial"/>
                  <w:sz w:val="14"/>
                  <w:szCs w:val="14"/>
                  <w:lang w:val="en-US"/>
                </w:rPr>
                <w:t>CP-211270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82B2EAB"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1BAA1EF4"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8723F65" w14:textId="77777777"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1F6EDD9"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1A7B48A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8B277C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14:paraId="51A9C710"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9468C5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84175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81388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8637D6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BCE756A" w14:textId="77777777" w:rsidR="00375926" w:rsidRPr="001E7CB9" w:rsidRDefault="00375926" w:rsidP="00375926">
            <w:pPr>
              <w:spacing w:after="0"/>
              <w:rPr>
                <w:rFonts w:ascii="Arial" w:hAnsi="Arial" w:cs="Arial"/>
                <w:lang w:val="en-US"/>
              </w:rPr>
            </w:pPr>
          </w:p>
        </w:tc>
      </w:tr>
      <w:tr w:rsidR="00375926" w:rsidRPr="001E7CB9" w14:paraId="795266C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69F5D7B"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2AD1E23F"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0E144F5"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D1F3C13"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250934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82EAD5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1BC8BF7" w14:textId="77777777" w:rsidR="00375926" w:rsidRPr="001E7CB9" w:rsidRDefault="00375926" w:rsidP="00375926">
            <w:pPr>
              <w:spacing w:after="0"/>
              <w:rPr>
                <w:rFonts w:ascii="Arial" w:hAnsi="Arial" w:cs="Arial"/>
                <w:lang w:val="en-US"/>
              </w:rPr>
            </w:pPr>
          </w:p>
        </w:tc>
      </w:tr>
      <w:tr w:rsidR="00375926" w:rsidRPr="000472D1" w14:paraId="0084114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93D0D1F" w14:textId="77777777"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14:paraId="662D46C9" w14:textId="77777777"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14:paraId="720175C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D0FDDDC" w14:textId="77777777"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4BF0BE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39561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A9A0A1" w14:textId="77777777" w:rsidR="00375926" w:rsidRPr="00107C20" w:rsidRDefault="00375926" w:rsidP="00375926">
            <w:pPr>
              <w:spacing w:after="0"/>
              <w:rPr>
                <w:rFonts w:ascii="Arial" w:hAnsi="Arial" w:cs="Arial"/>
                <w:lang w:val="en-US"/>
              </w:rPr>
            </w:pPr>
          </w:p>
        </w:tc>
      </w:tr>
      <w:tr w:rsidR="0089258E" w:rsidRPr="0089258E" w14:paraId="4BBF926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9709D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61300E"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17D822C" w14:textId="77777777" w:rsidR="0089258E" w:rsidRPr="0089258E" w:rsidRDefault="002517D5" w:rsidP="0089258E">
            <w:pPr>
              <w:spacing w:after="0"/>
              <w:rPr>
                <w:rFonts w:ascii="Arial" w:eastAsia="MS Mincho" w:hAnsi="Arial" w:cs="Arial"/>
                <w:sz w:val="14"/>
                <w:szCs w:val="14"/>
              </w:rPr>
            </w:pPr>
            <w:hyperlink r:id="rId303" w:history="1">
              <w:r w:rsidR="0089258E" w:rsidRPr="0089258E">
                <w:rPr>
                  <w:rStyle w:val="Lienhypertexte"/>
                  <w:rFonts w:ascii="Arial" w:eastAsia="MS Mincho" w:hAnsi="Arial" w:cs="Arial"/>
                  <w:sz w:val="14"/>
                  <w:szCs w:val="14"/>
                </w:rPr>
                <w:t>CP-211027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F799D7"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3D5AE5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78EF6C8"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29E3E0F"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09A1147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0F6041CD"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91AC7"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15452C" w14:textId="77777777" w:rsidR="0089258E" w:rsidRPr="0089258E" w:rsidRDefault="002517D5" w:rsidP="0089258E">
            <w:pPr>
              <w:spacing w:after="0"/>
              <w:rPr>
                <w:rFonts w:ascii="Arial" w:eastAsia="MS Mincho" w:hAnsi="Arial" w:cs="Arial"/>
                <w:sz w:val="14"/>
                <w:szCs w:val="14"/>
              </w:rPr>
            </w:pPr>
            <w:hyperlink r:id="rId304" w:history="1">
              <w:r w:rsidR="0089258E" w:rsidRPr="0089258E">
                <w:rPr>
                  <w:rStyle w:val="Lienhypertexte"/>
                  <w:rFonts w:ascii="Arial" w:eastAsia="MS Mincho" w:hAnsi="Arial" w:cs="Arial"/>
                  <w:sz w:val="14"/>
                  <w:szCs w:val="14"/>
                </w:rPr>
                <w:t>CP-211124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B0B6CA6" w14:textId="77777777" w:rsidR="0089258E" w:rsidRPr="0089258E" w:rsidRDefault="0089258E" w:rsidP="0089258E">
            <w:pPr>
              <w:spacing w:after="0"/>
              <w:rPr>
                <w:rFonts w:ascii="Arial" w:eastAsia="MS Mincho" w:hAnsi="Arial" w:cs="Arial"/>
              </w:rPr>
            </w:pPr>
            <w:r w:rsidRPr="0089258E">
              <w:rPr>
                <w:rFonts w:ascii="Arial" w:eastAsia="MS Mincho" w:hAnsi="Arial" w:cs="Arial"/>
              </w:rPr>
              <w:t>Missing data types in the CAPIF_Publish_Service_API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053D09B" w14:textId="77777777" w:rsidR="0089258E" w:rsidRPr="0089258E" w:rsidRDefault="0089258E" w:rsidP="0089258E">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A769BE8"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347E5B4" w14:textId="77777777" w:rsidR="00BC412B" w:rsidRDefault="00BC412B" w:rsidP="00BC412B">
            <w:pPr>
              <w:spacing w:after="0"/>
              <w:rPr>
                <w:rFonts w:ascii="Arial" w:hAnsi="Arial" w:cs="Arial"/>
                <w:lang w:val="en-US"/>
              </w:rPr>
            </w:pPr>
            <w:r>
              <w:rPr>
                <w:rFonts w:ascii="Arial" w:hAnsi="Arial" w:cs="Arial"/>
                <w:lang w:val="en-US"/>
              </w:rPr>
              <w:t>Revision of</w:t>
            </w:r>
            <w:r>
              <w:t xml:space="preserve"> </w:t>
            </w:r>
            <w:r>
              <w:rPr>
                <w:rFonts w:ascii="Arial" w:hAnsi="Arial" w:cs="Arial"/>
                <w:lang w:val="en-US"/>
              </w:rPr>
              <w:t>C3-212552</w:t>
            </w:r>
          </w:p>
          <w:p w14:paraId="3843FCBD" w14:textId="77777777" w:rsidR="00BC412B" w:rsidRDefault="00BC412B" w:rsidP="00BC412B">
            <w:pPr>
              <w:spacing w:after="0"/>
              <w:rPr>
                <w:rFonts w:ascii="Arial" w:hAnsi="Arial" w:cs="Arial"/>
                <w:lang w:val="en-US"/>
              </w:rPr>
            </w:pPr>
          </w:p>
          <w:p w14:paraId="2343AA0A" w14:textId="77777777" w:rsidR="0057625E" w:rsidRDefault="00BC412B" w:rsidP="00BC412B">
            <w:pPr>
              <w:spacing w:after="0"/>
              <w:rPr>
                <w:rFonts w:ascii="Arial" w:hAnsi="Arial" w:cs="Arial"/>
                <w:lang w:val="en-US"/>
              </w:rPr>
            </w:pPr>
            <w:r>
              <w:rPr>
                <w:rFonts w:ascii="Arial" w:hAnsi="Arial" w:cs="Arial"/>
                <w:lang w:val="en-US"/>
              </w:rPr>
              <w:t xml:space="preserve">Rev </w:t>
            </w:r>
            <w:r w:rsidRPr="00BC412B">
              <w:rPr>
                <w:rFonts w:ascii="Arial" w:hAnsi="Arial" w:cs="Arial"/>
                <w:lang w:val="en-US"/>
              </w:rPr>
              <w:t>3:</w:t>
            </w:r>
          </w:p>
          <w:p w14:paraId="75DF1121" w14:textId="77777777" w:rsidR="0089258E" w:rsidRPr="0089258E" w:rsidRDefault="00BC412B" w:rsidP="00BC412B">
            <w:pPr>
              <w:spacing w:after="0"/>
              <w:rPr>
                <w:rFonts w:ascii="Arial" w:hAnsi="Arial" w:cs="Arial"/>
                <w:lang w:val="en-US"/>
              </w:rPr>
            </w:pPr>
            <w:r w:rsidRPr="00BC412B">
              <w:rPr>
                <w:rFonts w:ascii="Arial" w:hAnsi="Arial" w:cs="Arial"/>
                <w:lang w:val="en-US"/>
              </w:rPr>
              <w:t>Add the word “Subclause” before “8.2.4.x.y” in Table 8.2.4.1-1 in order to be aligned with the changes introduced by other CRs, e.g. C3-213069 (CR #0203)</w:t>
            </w:r>
          </w:p>
        </w:tc>
      </w:tr>
      <w:tr w:rsidR="0089258E" w:rsidRPr="0089258E" w14:paraId="207634AC"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9B5EF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lastRenderedPageBreak/>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9710F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0735291" w14:textId="77777777" w:rsidR="0089258E" w:rsidRPr="0089258E" w:rsidRDefault="002517D5" w:rsidP="0089258E">
            <w:pPr>
              <w:spacing w:after="0"/>
              <w:rPr>
                <w:rFonts w:ascii="Arial" w:eastAsia="MS Mincho" w:hAnsi="Arial" w:cs="Arial"/>
                <w:sz w:val="14"/>
                <w:szCs w:val="14"/>
              </w:rPr>
            </w:pPr>
            <w:hyperlink r:id="rId305" w:history="1">
              <w:r w:rsidR="0089258E" w:rsidRPr="0089258E">
                <w:rPr>
                  <w:rStyle w:val="Lienhypertexte"/>
                  <w:rFonts w:ascii="Arial" w:eastAsia="MS Mincho" w:hAnsi="Arial" w:cs="Arial"/>
                  <w:sz w:val="14"/>
                  <w:szCs w:val="14"/>
                </w:rPr>
                <w:t>CP-211161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3332F03"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D9F51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40AF7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3D2939F"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14:paraId="4CF01DB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CF724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5F74FE"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F180977" w14:textId="77777777" w:rsidR="0089258E" w:rsidRPr="0089258E" w:rsidRDefault="002517D5" w:rsidP="0089258E">
            <w:pPr>
              <w:spacing w:after="0"/>
              <w:rPr>
                <w:rFonts w:ascii="Arial" w:eastAsia="MS Mincho" w:hAnsi="Arial" w:cs="Arial"/>
                <w:sz w:val="14"/>
                <w:szCs w:val="14"/>
              </w:rPr>
            </w:pPr>
            <w:hyperlink r:id="rId306" w:history="1">
              <w:r w:rsidR="0089258E" w:rsidRPr="0089258E">
                <w:rPr>
                  <w:rStyle w:val="Lienhypertexte"/>
                  <w:rFonts w:ascii="Arial" w:eastAsia="MS Mincho" w:hAnsi="Arial" w:cs="Arial"/>
                  <w:sz w:val="14"/>
                  <w:szCs w:val="14"/>
                </w:rPr>
                <w:t>CP-211217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830083B"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5B8656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E17BD97"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FD1567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BC412B" w:rsidRPr="0089258E" w14:paraId="7D326C1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2B14F73"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41B150"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E3C2F4B" w14:textId="77777777" w:rsidR="00BC412B" w:rsidRPr="0089258E" w:rsidRDefault="002517D5" w:rsidP="00D676D3">
            <w:pPr>
              <w:spacing w:after="0"/>
              <w:rPr>
                <w:rFonts w:ascii="Arial" w:eastAsia="MS Mincho" w:hAnsi="Arial" w:cs="Arial"/>
                <w:sz w:val="14"/>
                <w:szCs w:val="14"/>
              </w:rPr>
            </w:pPr>
            <w:hyperlink r:id="rId307" w:history="1">
              <w:r w:rsidR="00BC412B" w:rsidRPr="0089258E">
                <w:rPr>
                  <w:rStyle w:val="Lienhypertexte"/>
                  <w:rFonts w:ascii="Arial" w:eastAsia="MS Mincho" w:hAnsi="Arial" w:cs="Arial"/>
                  <w:sz w:val="14"/>
                  <w:szCs w:val="14"/>
                </w:rPr>
                <w:t>CP-211123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5EF12EF" w14:textId="77777777" w:rsidR="00BC412B" w:rsidRPr="0089258E" w:rsidRDefault="00BC412B" w:rsidP="00D676D3">
            <w:pPr>
              <w:spacing w:after="0"/>
              <w:rPr>
                <w:rFonts w:ascii="Arial" w:eastAsia="MS Mincho" w:hAnsi="Arial" w:cs="Arial"/>
              </w:rPr>
            </w:pPr>
            <w:r w:rsidRPr="0089258E">
              <w:rPr>
                <w:rFonts w:ascii="Arial" w:eastAsia="MS Mincho" w:hAnsi="Arial" w:cs="Arial"/>
              </w:rPr>
              <w:t>Missing data type in the CAPIF_Security_API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FB627A1"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A1B05EE" w14:textId="77777777" w:rsidR="00BC412B" w:rsidRPr="0089258E" w:rsidRDefault="00BC412B" w:rsidP="00D676D3">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9BF6F5F" w14:textId="77777777"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14:paraId="40208FB7" w14:textId="77777777" w:rsidR="00BC412B" w:rsidRDefault="00BC412B" w:rsidP="00D676D3">
            <w:pPr>
              <w:spacing w:after="0"/>
              <w:rPr>
                <w:rFonts w:ascii="Arial" w:hAnsi="Arial" w:cs="Arial"/>
                <w:lang w:val="en-US"/>
              </w:rPr>
            </w:pPr>
          </w:p>
          <w:p w14:paraId="3C36313A" w14:textId="77777777" w:rsidR="0057625E" w:rsidRDefault="00BC412B" w:rsidP="00D676D3">
            <w:pPr>
              <w:spacing w:after="0"/>
              <w:rPr>
                <w:rFonts w:ascii="Arial" w:hAnsi="Arial" w:cs="Arial"/>
                <w:lang w:val="en-US"/>
              </w:rPr>
            </w:pPr>
            <w:r w:rsidRPr="00B51B35">
              <w:rPr>
                <w:rFonts w:ascii="Arial" w:hAnsi="Arial" w:cs="Arial"/>
                <w:lang w:val="en-US"/>
              </w:rPr>
              <w:t xml:space="preserve">Rev 1: </w:t>
            </w:r>
          </w:p>
          <w:p w14:paraId="060B5E6F" w14:textId="77777777" w:rsidR="00BC412B" w:rsidRPr="0089258E" w:rsidRDefault="00BC412B" w:rsidP="00D676D3">
            <w:pPr>
              <w:spacing w:after="0"/>
              <w:rPr>
                <w:rFonts w:ascii="Arial" w:hAnsi="Arial" w:cs="Arial"/>
                <w:lang w:val="en-US"/>
              </w:rPr>
            </w:pPr>
            <w:r w:rsidRPr="00B51B35">
              <w:rPr>
                <w:rFonts w:ascii="Arial" w:hAnsi="Arial" w:cs="Arial"/>
                <w:lang w:val="en-US"/>
              </w:rPr>
              <w:t>Add the word “Subclause” before “8.5.4.3.3” in the added “Cause” data type line in order to be aligned with the changes introduced by C3-213069 (CR #0203)</w:t>
            </w:r>
          </w:p>
        </w:tc>
      </w:tr>
      <w:tr w:rsidR="0089258E" w:rsidRPr="0089258E" w14:paraId="245016C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1268944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0E3CC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A3F0406" w14:textId="77777777" w:rsidR="0089258E" w:rsidRPr="0089258E" w:rsidRDefault="002517D5" w:rsidP="0089258E">
            <w:pPr>
              <w:spacing w:after="0"/>
              <w:rPr>
                <w:rFonts w:ascii="Arial" w:eastAsia="MS Mincho" w:hAnsi="Arial" w:cs="Arial"/>
                <w:sz w:val="14"/>
                <w:szCs w:val="14"/>
              </w:rPr>
            </w:pPr>
            <w:hyperlink r:id="rId308" w:history="1">
              <w:r w:rsidR="0089258E" w:rsidRPr="0089258E">
                <w:rPr>
                  <w:rStyle w:val="Lienhypertexte"/>
                  <w:rFonts w:ascii="Arial" w:eastAsia="MS Mincho" w:hAnsi="Arial" w:cs="Arial"/>
                  <w:sz w:val="14"/>
                  <w:szCs w:val="14"/>
                </w:rPr>
                <w:t>CP-211238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E8A309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6763B70"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0D30ED5"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BECBE5F" w14:textId="77777777" w:rsidR="0089258E" w:rsidRPr="0089258E" w:rsidRDefault="0057625E" w:rsidP="0089258E">
            <w:pPr>
              <w:spacing w:after="0"/>
              <w:rPr>
                <w:rFonts w:ascii="Arial" w:hAnsi="Arial" w:cs="Arial"/>
                <w:lang w:val="en-US"/>
              </w:rPr>
            </w:pPr>
            <w:r>
              <w:rPr>
                <w:rFonts w:ascii="Arial" w:hAnsi="Arial" w:cs="Arial"/>
                <w:lang w:val="en-US"/>
              </w:rPr>
              <w:t>Proposed: Partially approved</w:t>
            </w:r>
          </w:p>
        </w:tc>
      </w:tr>
      <w:tr w:rsidR="0089258E" w:rsidRPr="0089258E" w14:paraId="12C832FE"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87C3F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74A5A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402EA5A" w14:textId="77777777" w:rsidR="0089258E" w:rsidRPr="0089258E" w:rsidRDefault="002517D5" w:rsidP="0089258E">
            <w:pPr>
              <w:spacing w:after="0"/>
              <w:rPr>
                <w:rFonts w:ascii="Arial" w:eastAsia="MS Mincho" w:hAnsi="Arial" w:cs="Arial"/>
                <w:sz w:val="14"/>
                <w:szCs w:val="14"/>
              </w:rPr>
            </w:pPr>
            <w:hyperlink r:id="rId309" w:history="1">
              <w:r w:rsidR="0089258E" w:rsidRPr="0089258E">
                <w:rPr>
                  <w:rStyle w:val="Lienhypertexte"/>
                  <w:rFonts w:ascii="Arial" w:eastAsia="MS Mincho" w:hAnsi="Arial" w:cs="Arial"/>
                  <w:sz w:val="14"/>
                  <w:szCs w:val="14"/>
                </w:rPr>
                <w:t>CP-211239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EE568DE"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1F4F54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D71619B"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1BA4A7B"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B51B35" w:rsidRPr="00133C7F" w14:paraId="01E1AF9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558F9BD" w14:textId="77777777" w:rsidR="00B51B35" w:rsidRPr="00133C7F" w:rsidRDefault="00B51B35"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719BBA" w14:textId="77777777" w:rsidR="00B51B35" w:rsidRPr="00133C7F" w:rsidRDefault="00B51B35" w:rsidP="00D676D3">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E702721" w14:textId="77777777" w:rsidR="00B51B35" w:rsidRPr="00133C7F" w:rsidRDefault="002517D5" w:rsidP="00D676D3">
            <w:pPr>
              <w:spacing w:after="0"/>
              <w:rPr>
                <w:rFonts w:ascii="Arial" w:eastAsia="MS Mincho" w:hAnsi="Arial" w:cs="Arial"/>
                <w:sz w:val="14"/>
                <w:szCs w:val="14"/>
              </w:rPr>
            </w:pPr>
            <w:hyperlink r:id="rId310" w:history="1">
              <w:r w:rsidR="00B51B35" w:rsidRPr="00133C7F">
                <w:rPr>
                  <w:rStyle w:val="Lienhypertexte"/>
                  <w:rFonts w:ascii="Arial" w:eastAsia="MS Mincho" w:hAnsi="Arial" w:cs="Arial"/>
                  <w:sz w:val="14"/>
                  <w:szCs w:val="14"/>
                </w:rPr>
                <w:t>CP-211179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F9A00CC" w14:textId="77777777" w:rsidR="00B51B35" w:rsidRPr="00133C7F" w:rsidRDefault="00B51B35" w:rsidP="00D676D3">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21D437D" w14:textId="77777777" w:rsidR="00B51B35" w:rsidRPr="00133C7F" w:rsidRDefault="00B51B35" w:rsidP="00D676D3">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B2E0C9" w14:textId="77777777" w:rsidR="00B51B35" w:rsidRPr="00133C7F" w:rsidRDefault="00B51B35"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46658B6" w14:textId="77777777" w:rsidR="00B51B35" w:rsidRDefault="00B51B35" w:rsidP="00D676D3">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14:paraId="656601DA" w14:textId="77777777" w:rsidR="00B51B35" w:rsidRDefault="00B51B35" w:rsidP="00D676D3">
            <w:pPr>
              <w:spacing w:after="0"/>
              <w:rPr>
                <w:rFonts w:ascii="Arial" w:hAnsi="Arial" w:cs="Arial"/>
                <w:lang w:val="en-US"/>
              </w:rPr>
            </w:pPr>
          </w:p>
          <w:p w14:paraId="1561E9D4" w14:textId="77777777" w:rsidR="00B51B35" w:rsidRPr="00B51B35" w:rsidRDefault="00B51B35" w:rsidP="00D676D3">
            <w:pPr>
              <w:spacing w:after="0"/>
              <w:rPr>
                <w:rFonts w:ascii="Arial" w:hAnsi="Arial" w:cs="Arial"/>
                <w:lang w:val="en-US"/>
              </w:rPr>
            </w:pPr>
            <w:r>
              <w:rPr>
                <w:rFonts w:ascii="Arial" w:hAnsi="Arial" w:cs="Arial"/>
                <w:lang w:val="en-US"/>
              </w:rPr>
              <w:t>Rev 1:</w:t>
            </w:r>
          </w:p>
          <w:p w14:paraId="6854377D" w14:textId="77777777" w:rsidR="00B51B35" w:rsidRPr="00133C7F" w:rsidRDefault="00B51B35" w:rsidP="00D676D3">
            <w:pPr>
              <w:spacing w:after="0"/>
              <w:rPr>
                <w:rFonts w:ascii="Arial" w:hAnsi="Arial" w:cs="Arial"/>
                <w:lang w:val="en-US"/>
              </w:rPr>
            </w:pPr>
            <w:r w:rsidRPr="00B51B35">
              <w:rPr>
                <w:rFonts w:ascii="Arial" w:hAnsi="Arial" w:cs="Arial"/>
                <w:lang w:val="en-US"/>
              </w:rPr>
              <w:t>Remove the redundant “callbacks” field in the OpenAPI file.</w:t>
            </w:r>
          </w:p>
        </w:tc>
      </w:tr>
      <w:tr w:rsidR="00BC412B" w:rsidRPr="0089258E" w14:paraId="7241BF2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4A1942DD"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26F56C"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5FA2189C" w14:textId="77777777" w:rsidR="00BC412B" w:rsidRPr="0089258E" w:rsidRDefault="002517D5" w:rsidP="00D676D3">
            <w:pPr>
              <w:spacing w:after="0"/>
              <w:rPr>
                <w:rFonts w:ascii="Arial" w:eastAsia="MS Mincho" w:hAnsi="Arial" w:cs="Arial"/>
                <w:sz w:val="14"/>
                <w:szCs w:val="14"/>
              </w:rPr>
            </w:pPr>
            <w:hyperlink r:id="rId311" w:history="1">
              <w:r w:rsidR="00BC412B" w:rsidRPr="0089258E">
                <w:rPr>
                  <w:rStyle w:val="Lienhypertexte"/>
                  <w:rFonts w:ascii="Arial" w:eastAsia="MS Mincho" w:hAnsi="Arial" w:cs="Arial"/>
                  <w:sz w:val="14"/>
                  <w:szCs w:val="14"/>
                </w:rPr>
                <w:t>CP-211185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896F37C" w14:textId="77777777" w:rsidR="00BC412B" w:rsidRPr="0089258E" w:rsidRDefault="00BC412B" w:rsidP="00D676D3">
            <w:pPr>
              <w:spacing w:after="0"/>
              <w:rPr>
                <w:rFonts w:ascii="Arial" w:eastAsia="MS Mincho" w:hAnsi="Arial" w:cs="Arial"/>
              </w:rPr>
            </w:pPr>
            <w:r w:rsidRPr="0089258E">
              <w:rPr>
                <w:rFonts w:ascii="Arial" w:eastAsia="MS Mincho" w:hAnsi="Arial" w:cs="Arial"/>
              </w:rPr>
              <w:t>204 No Content during modification procedure on ChargeableParty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207BB96"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7DB40D4E" w14:textId="77777777" w:rsidR="00BC412B" w:rsidRPr="0089258E" w:rsidRDefault="00BC412B" w:rsidP="00D676D3">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F6F62CB" w14:textId="77777777" w:rsidR="00BC412B" w:rsidRDefault="00BC412B" w:rsidP="00D676D3">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14:paraId="6F2E0772" w14:textId="77777777" w:rsidR="00BC412B" w:rsidRDefault="00BC412B" w:rsidP="00D676D3">
            <w:pPr>
              <w:spacing w:after="0"/>
              <w:rPr>
                <w:rFonts w:ascii="Arial" w:hAnsi="Arial" w:cs="Arial"/>
                <w:lang w:val="en-US"/>
              </w:rPr>
            </w:pPr>
          </w:p>
          <w:p w14:paraId="53E08A70" w14:textId="77777777" w:rsidR="0057625E" w:rsidRDefault="00BC412B" w:rsidP="00D676D3">
            <w:pPr>
              <w:spacing w:after="0"/>
              <w:rPr>
                <w:rFonts w:ascii="Arial" w:hAnsi="Arial" w:cs="Arial"/>
                <w:lang w:val="en-US"/>
              </w:rPr>
            </w:pPr>
            <w:r>
              <w:rPr>
                <w:rFonts w:ascii="Arial" w:hAnsi="Arial" w:cs="Arial"/>
                <w:lang w:val="en-US"/>
              </w:rPr>
              <w:t xml:space="preserve">Rev 1: </w:t>
            </w:r>
          </w:p>
          <w:p w14:paraId="682BC56C" w14:textId="77777777" w:rsidR="00BC412B" w:rsidRPr="0089258E" w:rsidRDefault="00BC412B" w:rsidP="00D676D3">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14:paraId="179CC87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5F4F7C8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6A4C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40F0A37" w14:textId="77777777" w:rsidR="0089258E" w:rsidRPr="0089258E" w:rsidRDefault="002517D5" w:rsidP="0089258E">
            <w:pPr>
              <w:spacing w:after="0"/>
              <w:rPr>
                <w:rFonts w:ascii="Arial" w:eastAsia="MS Mincho" w:hAnsi="Arial" w:cs="Arial"/>
                <w:sz w:val="14"/>
                <w:szCs w:val="14"/>
              </w:rPr>
            </w:pPr>
            <w:hyperlink r:id="rId312" w:history="1">
              <w:r w:rsidR="0089258E" w:rsidRPr="0089258E">
                <w:rPr>
                  <w:rStyle w:val="Lienhypertexte"/>
                  <w:rFonts w:ascii="Arial" w:eastAsia="MS Mincho" w:hAnsi="Arial" w:cs="Arial"/>
                  <w:sz w:val="14"/>
                  <w:szCs w:val="14"/>
                </w:rPr>
                <w:t>CP-211240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00796C1"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E2F3B7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509E7ED"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134DCE" w14:textId="77777777" w:rsidR="0089258E" w:rsidRPr="0089258E" w:rsidRDefault="0057625E" w:rsidP="0089258E">
            <w:pPr>
              <w:spacing w:after="0"/>
              <w:rPr>
                <w:rFonts w:ascii="Arial" w:hAnsi="Arial" w:cs="Arial"/>
                <w:lang w:val="en-US"/>
              </w:rPr>
            </w:pPr>
            <w:r>
              <w:rPr>
                <w:rFonts w:ascii="Arial" w:hAnsi="Arial" w:cs="Arial"/>
                <w:lang w:val="en-US"/>
              </w:rPr>
              <w:t>Proposed: Partially approved</w:t>
            </w:r>
          </w:p>
        </w:tc>
      </w:tr>
      <w:tr w:rsidR="0089258E" w:rsidRPr="0089258E" w14:paraId="067366E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4C2E447"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BC655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D8883AA" w14:textId="77777777" w:rsidR="0089258E" w:rsidRPr="0089258E" w:rsidRDefault="002517D5" w:rsidP="0089258E">
            <w:pPr>
              <w:spacing w:after="0"/>
              <w:rPr>
                <w:rFonts w:ascii="Arial" w:eastAsia="MS Mincho" w:hAnsi="Arial" w:cs="Arial"/>
                <w:sz w:val="14"/>
                <w:szCs w:val="14"/>
              </w:rPr>
            </w:pPr>
            <w:hyperlink r:id="rId313" w:history="1">
              <w:r w:rsidR="0089258E" w:rsidRPr="0089258E">
                <w:rPr>
                  <w:rStyle w:val="Lienhypertexte"/>
                  <w:rFonts w:ascii="Arial" w:eastAsia="MS Mincho" w:hAnsi="Arial" w:cs="Arial"/>
                  <w:sz w:val="14"/>
                  <w:szCs w:val="14"/>
                </w:rPr>
                <w:t>CP-211241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92FC82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91D7CB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476E4C"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E5F3B50"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432648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43E47B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3450FA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14:paraId="2198EA5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2627BA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172E4EB2"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68DCFC4"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9687F85"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68F1120B"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34E0C16"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14:paraId="181344A6"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7C47AC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64B619D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14:paraId="390B25D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BB7EB9E"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59D6FAEB"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2764E03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63FA6576"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14:paraId="2ABAD5BE" w14:textId="77777777" w:rsidTr="00E46F3D">
        <w:trPr>
          <w:cantSplit/>
        </w:trPr>
        <w:tc>
          <w:tcPr>
            <w:tcW w:w="817" w:type="dxa"/>
            <w:tcBorders>
              <w:top w:val="single" w:sz="4" w:space="0" w:color="auto"/>
              <w:left w:val="single" w:sz="18" w:space="0" w:color="auto"/>
              <w:bottom w:val="single" w:sz="4" w:space="0" w:color="auto"/>
            </w:tcBorders>
          </w:tcPr>
          <w:p w14:paraId="363D538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14:paraId="69BAE106"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14:paraId="415781B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5519125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14:paraId="3DE175E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tcPr>
          <w:p w14:paraId="0D75517A"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8C36306" w14:textId="77777777" w:rsidR="00375926" w:rsidRPr="00107C20" w:rsidRDefault="00375926" w:rsidP="00375926">
            <w:pPr>
              <w:spacing w:after="0"/>
              <w:rPr>
                <w:rFonts w:ascii="Arial" w:hAnsi="Arial" w:cs="Arial"/>
                <w:lang w:val="en-US"/>
              </w:rPr>
            </w:pPr>
          </w:p>
        </w:tc>
      </w:tr>
      <w:tr w:rsidR="00375926" w:rsidRPr="000472D1" w14:paraId="25AACE6B" w14:textId="77777777" w:rsidTr="00E46F3D">
        <w:trPr>
          <w:cantSplit/>
        </w:trPr>
        <w:tc>
          <w:tcPr>
            <w:tcW w:w="817" w:type="dxa"/>
            <w:tcBorders>
              <w:top w:val="single" w:sz="4" w:space="0" w:color="auto"/>
              <w:left w:val="single" w:sz="18" w:space="0" w:color="auto"/>
              <w:bottom w:val="single" w:sz="4" w:space="0" w:color="auto"/>
            </w:tcBorders>
          </w:tcPr>
          <w:p w14:paraId="5CA6977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7E0D87F8" w14:textId="77777777"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14:paraId="682629D4" w14:textId="77777777"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1B1FAA38" w14:textId="77777777"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14:paraId="28D1F804" w14:textId="77777777" w:rsidR="00375926" w:rsidRPr="00107C20" w:rsidRDefault="00375926" w:rsidP="00375926">
            <w:pPr>
              <w:spacing w:after="0"/>
              <w:rPr>
                <w:rFonts w:ascii="Arial" w:hAnsi="Arial" w:cs="Arial"/>
              </w:rPr>
            </w:pPr>
          </w:p>
        </w:tc>
        <w:tc>
          <w:tcPr>
            <w:tcW w:w="1162" w:type="dxa"/>
            <w:tcBorders>
              <w:top w:val="single" w:sz="4" w:space="0" w:color="auto"/>
              <w:bottom w:val="single" w:sz="4" w:space="0" w:color="auto"/>
            </w:tcBorders>
            <w:shd w:val="clear" w:color="auto" w:fill="auto"/>
          </w:tcPr>
          <w:p w14:paraId="1A248AD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6EF4EB3" w14:textId="77777777" w:rsidR="00375926" w:rsidRPr="00107C20" w:rsidRDefault="00375926" w:rsidP="00375926">
            <w:pPr>
              <w:spacing w:after="0"/>
              <w:rPr>
                <w:rFonts w:ascii="Arial" w:hAnsi="Arial" w:cs="Arial"/>
                <w:color w:val="FF0000"/>
                <w:lang w:val="en-US"/>
              </w:rPr>
            </w:pPr>
          </w:p>
        </w:tc>
      </w:tr>
      <w:tr w:rsidR="00375926" w:rsidRPr="000472D1" w14:paraId="2F78D7C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BDAAD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1B5027B8"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14:paraId="6D106BFF"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0C11A5"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C0DB21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47623A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3437F55"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14:paraId="2826C61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49FA45A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14F148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D23D80" w14:textId="77777777" w:rsidR="0089258E" w:rsidRPr="0089258E" w:rsidRDefault="002517D5" w:rsidP="0089258E">
            <w:pPr>
              <w:spacing w:after="0"/>
              <w:rPr>
                <w:rFonts w:ascii="Arial" w:hAnsi="Arial" w:cs="Arial"/>
                <w:color w:val="000000"/>
                <w:sz w:val="14"/>
                <w:szCs w:val="14"/>
                <w:lang w:val="en-US"/>
              </w:rPr>
            </w:pPr>
            <w:hyperlink r:id="rId314" w:history="1">
              <w:r w:rsidR="0089258E" w:rsidRPr="0089258E">
                <w:rPr>
                  <w:rStyle w:val="Lienhypertexte"/>
                  <w:rFonts w:ascii="Arial" w:hAnsi="Arial" w:cs="Arial"/>
                  <w:sz w:val="14"/>
                  <w:szCs w:val="14"/>
                  <w:lang w:val="en-US"/>
                </w:rPr>
                <w:t>CP-211086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298E50E3"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3C1D1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D9BA927"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7B50FA9" w14:textId="77777777" w:rsidR="0089258E" w:rsidRPr="0089258E" w:rsidRDefault="0089258E" w:rsidP="0089258E">
            <w:pPr>
              <w:spacing w:after="0"/>
              <w:rPr>
                <w:rFonts w:ascii="Arial" w:hAnsi="Arial" w:cs="Arial"/>
                <w:color w:val="FF0000"/>
                <w:lang w:val="en-US"/>
              </w:rPr>
            </w:pPr>
            <w:r w:rsidRPr="0089258E">
              <w:rPr>
                <w:rFonts w:ascii="Arial" w:hAnsi="Arial" w:cs="Arial"/>
                <w:color w:val="FF0000"/>
                <w:lang w:val="en-US"/>
              </w:rPr>
              <w:t> </w:t>
            </w:r>
          </w:p>
        </w:tc>
      </w:tr>
      <w:tr w:rsidR="0089258E" w:rsidRPr="0089258E" w14:paraId="5E71FFE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72898E2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1F8AC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1B7352" w14:textId="77777777" w:rsidR="0089258E" w:rsidRPr="0089258E" w:rsidRDefault="002517D5" w:rsidP="0089258E">
            <w:pPr>
              <w:spacing w:after="0"/>
              <w:rPr>
                <w:rFonts w:ascii="Arial" w:hAnsi="Arial" w:cs="Arial"/>
                <w:color w:val="000000"/>
                <w:sz w:val="14"/>
                <w:szCs w:val="14"/>
                <w:lang w:val="en-US"/>
              </w:rPr>
            </w:pPr>
            <w:hyperlink r:id="rId315" w:history="1">
              <w:r w:rsidR="0089258E" w:rsidRPr="0089258E">
                <w:rPr>
                  <w:rStyle w:val="Lienhypertexte"/>
                  <w:rFonts w:ascii="Arial" w:hAnsi="Arial" w:cs="Arial"/>
                  <w:sz w:val="14"/>
                  <w:szCs w:val="14"/>
                  <w:lang w:val="en-US"/>
                </w:rPr>
                <w:t>CP-211087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23DCC4"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9D92C16"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7D1C83"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9BBA33B" w14:textId="77777777" w:rsidR="0089258E" w:rsidRPr="0089258E" w:rsidRDefault="00F24BF0" w:rsidP="00F24BF0">
            <w:pPr>
              <w:spacing w:after="0"/>
              <w:rPr>
                <w:rFonts w:ascii="Arial" w:hAnsi="Arial" w:cs="Arial"/>
                <w:color w:val="FF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tc>
      </w:tr>
      <w:tr w:rsidR="00375926" w:rsidRPr="000472D1" w14:paraId="1C813C3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56720E5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14:paraId="709DE56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14:paraId="747624D6"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73701B2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CE9949"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6DB5192"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66D535E3"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F24BF0" w:rsidRPr="00F24BF0" w14:paraId="5DD9C270"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4F05317"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lastRenderedPageBreak/>
              <w:t> </w:t>
            </w:r>
          </w:p>
        </w:tc>
        <w:tc>
          <w:tcPr>
            <w:tcW w:w="2407" w:type="dxa"/>
            <w:tcBorders>
              <w:top w:val="single" w:sz="4" w:space="0" w:color="auto"/>
              <w:left w:val="single" w:sz="4" w:space="0" w:color="auto"/>
              <w:bottom w:val="nil"/>
              <w:right w:val="single" w:sz="4" w:space="0" w:color="auto"/>
            </w:tcBorders>
            <w:shd w:val="clear" w:color="000000" w:fill="FFFFFF"/>
          </w:tcPr>
          <w:p w14:paraId="32B060EA"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3382B664" w14:textId="77777777" w:rsidR="00F24BF0" w:rsidRPr="00F24BF0" w:rsidRDefault="002517D5" w:rsidP="00F24BF0">
            <w:pPr>
              <w:spacing w:after="0"/>
              <w:rPr>
                <w:rFonts w:ascii="Arial" w:hAnsi="Arial" w:cs="Arial"/>
                <w:color w:val="000000"/>
                <w:sz w:val="14"/>
                <w:szCs w:val="14"/>
                <w:lang w:val="en-US"/>
              </w:rPr>
            </w:pPr>
            <w:hyperlink r:id="rId316" w:history="1">
              <w:r w:rsidR="00F24BF0" w:rsidRPr="00F24BF0">
                <w:rPr>
                  <w:rStyle w:val="Lienhypertexte"/>
                  <w:rFonts w:ascii="Arial" w:hAnsi="Arial" w:cs="Arial"/>
                  <w:sz w:val="14"/>
                  <w:szCs w:val="14"/>
                  <w:lang w:val="en-US"/>
                </w:rPr>
                <w:t>CP-211085</w:t>
              </w:r>
            </w:hyperlink>
          </w:p>
        </w:tc>
        <w:tc>
          <w:tcPr>
            <w:tcW w:w="2842" w:type="dxa"/>
            <w:tcBorders>
              <w:top w:val="single" w:sz="4" w:space="0" w:color="auto"/>
              <w:left w:val="single" w:sz="4" w:space="0" w:color="auto"/>
              <w:bottom w:val="nil"/>
              <w:right w:val="single" w:sz="4" w:space="0" w:color="auto"/>
            </w:tcBorders>
            <w:shd w:val="clear" w:color="auto" w:fill="FFFF00"/>
          </w:tcPr>
          <w:p w14:paraId="389BFBD0" w14:textId="77777777"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FFFF00"/>
          </w:tcPr>
          <w:p w14:paraId="53181A1A"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14:paraId="5EAE327B"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BD38D1F" w14:textId="77777777" w:rsidR="00F24BF0" w:rsidRPr="00F24BF0" w:rsidRDefault="00F24BF0" w:rsidP="00F24BF0">
            <w:pPr>
              <w:spacing w:after="0"/>
              <w:rPr>
                <w:rFonts w:ascii="Arial" w:hAnsi="Arial" w:cs="Arial"/>
                <w:lang w:val="en-US"/>
              </w:rPr>
            </w:pPr>
            <w:r w:rsidRPr="00F24BF0">
              <w:rPr>
                <w:rFonts w:ascii="Arial" w:hAnsi="Arial" w:cs="Arial"/>
                <w:lang w:val="en-US"/>
              </w:rPr>
              <w:t> </w:t>
            </w:r>
          </w:p>
        </w:tc>
      </w:tr>
      <w:tr w:rsidR="00F24BF0" w:rsidRPr="00F24BF0" w14:paraId="61FE16F8"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6053D46"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20C6034" w14:textId="77777777"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7FD36016" w14:textId="77777777" w:rsidR="00F24BF0" w:rsidRPr="00F24BF0" w:rsidRDefault="002517D5" w:rsidP="00F24BF0">
            <w:pPr>
              <w:spacing w:after="0"/>
              <w:rPr>
                <w:rFonts w:ascii="Arial" w:hAnsi="Arial" w:cs="Arial"/>
                <w:color w:val="000000"/>
                <w:sz w:val="14"/>
                <w:szCs w:val="14"/>
                <w:lang w:val="en-US"/>
              </w:rPr>
            </w:pPr>
            <w:hyperlink r:id="rId317" w:history="1">
              <w:r w:rsidR="00F24BF0" w:rsidRPr="00F24BF0">
                <w:rPr>
                  <w:rStyle w:val="Lienhypertexte"/>
                  <w:rFonts w:ascii="Arial" w:hAnsi="Arial" w:cs="Arial"/>
                  <w:sz w:val="14"/>
                  <w:szCs w:val="14"/>
                  <w:lang w:val="en-US"/>
                </w:rPr>
                <w:t>CP-211122</w:t>
              </w:r>
            </w:hyperlink>
          </w:p>
        </w:tc>
        <w:tc>
          <w:tcPr>
            <w:tcW w:w="2842" w:type="dxa"/>
            <w:tcBorders>
              <w:top w:val="single" w:sz="4" w:space="0" w:color="auto"/>
              <w:left w:val="single" w:sz="4" w:space="0" w:color="auto"/>
              <w:bottom w:val="nil"/>
              <w:right w:val="single" w:sz="4" w:space="0" w:color="auto"/>
            </w:tcBorders>
            <w:shd w:val="clear" w:color="auto" w:fill="FFFF00"/>
          </w:tcPr>
          <w:p w14:paraId="6B1A2AD8" w14:textId="77777777"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FFFF00"/>
          </w:tcPr>
          <w:p w14:paraId="65EA8E3D"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725F980B" w14:textId="77777777"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5858CEB0" w14:textId="77777777" w:rsidR="00F24BF0" w:rsidRPr="00F24BF0" w:rsidRDefault="00F24BF0" w:rsidP="00F24BF0">
            <w:pPr>
              <w:spacing w:after="0"/>
              <w:rPr>
                <w:rFonts w:ascii="Arial" w:hAnsi="Arial" w:cs="Arial"/>
                <w:lang w:val="en-US"/>
              </w:rPr>
            </w:pPr>
            <w:r w:rsidRPr="00F24BF0">
              <w:rPr>
                <w:rFonts w:ascii="Arial" w:hAnsi="Arial" w:cs="Arial"/>
                <w:lang w:val="en-US"/>
              </w:rPr>
              <w:t> </w:t>
            </w:r>
          </w:p>
        </w:tc>
      </w:tr>
      <w:tr w:rsidR="00375926" w:rsidRPr="000472D1" w14:paraId="4B7CCB6E"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BC40A8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5AD5909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14:paraId="4E1A16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9CBE47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E083524"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BEBA1B6"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A791DE" w14:textId="77777777"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C93C7D0"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7C65726A" w14:textId="77777777"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5AE35673"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E78630D"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14:paraId="17AD82C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D950F6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2A7CD775"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14:paraId="126272B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65D73D01"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0D4C327F"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3F39F18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2CF39525" w14:textId="77777777" w:rsidR="00375926" w:rsidRPr="00107C20" w:rsidRDefault="00375926" w:rsidP="00375926">
            <w:pPr>
              <w:spacing w:after="0"/>
              <w:rPr>
                <w:rFonts w:ascii="Arial" w:hAnsi="Arial" w:cs="Arial"/>
                <w:color w:val="FF0000"/>
                <w:lang w:val="en-US"/>
              </w:rPr>
            </w:pPr>
          </w:p>
        </w:tc>
      </w:tr>
      <w:tr w:rsidR="00375926" w:rsidRPr="000472D1" w14:paraId="3A3F4D05" w14:textId="77777777" w:rsidTr="00E46F3D">
        <w:trPr>
          <w:cantSplit/>
        </w:trPr>
        <w:tc>
          <w:tcPr>
            <w:tcW w:w="817" w:type="dxa"/>
            <w:tcBorders>
              <w:top w:val="single" w:sz="4" w:space="0" w:color="auto"/>
              <w:left w:val="single" w:sz="18" w:space="0" w:color="auto"/>
              <w:bottom w:val="single" w:sz="4" w:space="0" w:color="auto"/>
            </w:tcBorders>
          </w:tcPr>
          <w:p w14:paraId="767E2FE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00B28B"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4FCE61A0"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B841CE1"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5654B0D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0A10FE6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FD58AA" w14:textId="77777777" w:rsidR="00375926" w:rsidRPr="00107C20" w:rsidRDefault="00375926" w:rsidP="00375926">
            <w:pPr>
              <w:spacing w:after="0"/>
              <w:rPr>
                <w:rFonts w:ascii="Arial" w:hAnsi="Arial" w:cs="Arial"/>
                <w:color w:val="FF0000"/>
                <w:lang w:val="en-US"/>
              </w:rPr>
            </w:pPr>
          </w:p>
        </w:tc>
      </w:tr>
      <w:tr w:rsidR="00375926" w:rsidRPr="000472D1" w14:paraId="15B875CF" w14:textId="77777777" w:rsidTr="00E46F3D">
        <w:trPr>
          <w:cantSplit/>
        </w:trPr>
        <w:tc>
          <w:tcPr>
            <w:tcW w:w="817" w:type="dxa"/>
            <w:tcBorders>
              <w:top w:val="single" w:sz="4" w:space="0" w:color="auto"/>
              <w:left w:val="single" w:sz="18" w:space="0" w:color="auto"/>
              <w:bottom w:val="single" w:sz="4" w:space="0" w:color="auto"/>
            </w:tcBorders>
          </w:tcPr>
          <w:p w14:paraId="297A9BC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FB7B8EC"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63E317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AFB919F"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600E44DF"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tcBorders>
            <w:shd w:val="clear" w:color="auto" w:fill="auto"/>
          </w:tcPr>
          <w:p w14:paraId="1E74FD2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91F6D80" w14:textId="77777777" w:rsidR="00375926" w:rsidRPr="00107C20" w:rsidRDefault="00375926" w:rsidP="00375926">
            <w:pPr>
              <w:spacing w:after="0"/>
              <w:rPr>
                <w:rFonts w:ascii="Arial" w:hAnsi="Arial" w:cs="Arial"/>
                <w:color w:val="FF0000"/>
                <w:lang w:val="en-US"/>
              </w:rPr>
            </w:pPr>
          </w:p>
        </w:tc>
      </w:tr>
      <w:tr w:rsidR="00375926" w:rsidRPr="000472D1" w14:paraId="553738D1"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08C436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14:paraId="000322B6"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14:paraId="1357547F"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18513E58"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7FD16BBA"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201EB825"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8B1F29" w14:textId="77777777" w:rsidR="00375926" w:rsidRPr="00107C20" w:rsidRDefault="00375926" w:rsidP="00375926">
            <w:pPr>
              <w:spacing w:after="0"/>
              <w:rPr>
                <w:rFonts w:ascii="Arial" w:hAnsi="Arial" w:cs="Arial"/>
                <w:color w:val="FF0000"/>
                <w:lang w:val="en-US"/>
              </w:rPr>
            </w:pPr>
          </w:p>
        </w:tc>
      </w:tr>
      <w:tr w:rsidR="002D15D0" w:rsidRPr="000472D1" w14:paraId="770FC115" w14:textId="77777777" w:rsidTr="00367482">
        <w:trPr>
          <w:cantSplit/>
        </w:trPr>
        <w:tc>
          <w:tcPr>
            <w:tcW w:w="817" w:type="dxa"/>
            <w:tcBorders>
              <w:top w:val="nil"/>
              <w:left w:val="single" w:sz="18" w:space="0" w:color="auto"/>
              <w:bottom w:val="single" w:sz="4" w:space="0" w:color="auto"/>
            </w:tcBorders>
          </w:tcPr>
          <w:p w14:paraId="428B8A5C"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
          <w:p w14:paraId="7E47BC7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00FFFF"/>
          </w:tcPr>
          <w:p w14:paraId="21171C25" w14:textId="00F8C3C1" w:rsidR="002D15D0" w:rsidRPr="00107C20" w:rsidRDefault="002D15D0" w:rsidP="002D15D0">
            <w:pPr>
              <w:spacing w:after="0"/>
              <w:rPr>
                <w:rFonts w:ascii="Arial" w:hAnsi="Arial" w:cs="Arial"/>
                <w:color w:val="000000"/>
                <w:sz w:val="14"/>
                <w:szCs w:val="14"/>
                <w:lang w:val="en-US"/>
              </w:rPr>
            </w:pPr>
            <w:hyperlink r:id="rId318" w:history="1">
              <w:r>
                <w:rPr>
                  <w:rStyle w:val="Lienhypertexte"/>
                  <w:rFonts w:ascii="Arial" w:hAnsi="Arial" w:cs="Arial"/>
                  <w:sz w:val="14"/>
                  <w:szCs w:val="14"/>
                  <w:lang w:val="en-US"/>
                </w:rPr>
                <w:t>CP-211321</w:t>
              </w:r>
            </w:hyperlink>
          </w:p>
        </w:tc>
        <w:tc>
          <w:tcPr>
            <w:tcW w:w="2842" w:type="dxa"/>
            <w:tcBorders>
              <w:top w:val="nil"/>
              <w:bottom w:val="single" w:sz="4" w:space="0" w:color="auto"/>
            </w:tcBorders>
            <w:shd w:val="clear" w:color="auto" w:fill="00FFFF"/>
          </w:tcPr>
          <w:p w14:paraId="0E9F805A" w14:textId="189D1561" w:rsidR="002D15D0" w:rsidRPr="00107C20" w:rsidRDefault="002D15D0" w:rsidP="002D15D0">
            <w:pPr>
              <w:spacing w:after="0"/>
              <w:rPr>
                <w:rFonts w:ascii="Arial" w:hAnsi="Arial" w:cs="Arial"/>
                <w:snapToGrid w:val="0"/>
                <w:color w:val="000000"/>
                <w:lang w:val="en-US"/>
              </w:rPr>
            </w:pPr>
            <w:r>
              <w:rPr>
                <w:rFonts w:ascii="Arial" w:hAnsi="Arial" w:cs="Arial"/>
                <w:snapToGrid w:val="0"/>
                <w:color w:val="000000"/>
                <w:lang w:val="en-US"/>
              </w:rPr>
              <w:t>CT#92-e Administrivia</w:t>
            </w:r>
          </w:p>
        </w:tc>
        <w:tc>
          <w:tcPr>
            <w:tcW w:w="1927" w:type="dxa"/>
            <w:gridSpan w:val="2"/>
            <w:tcBorders>
              <w:top w:val="nil"/>
            </w:tcBorders>
            <w:shd w:val="clear" w:color="auto" w:fill="00FFFF"/>
          </w:tcPr>
          <w:p w14:paraId="180BA60F" w14:textId="461B0BB1" w:rsidR="002D15D0" w:rsidRPr="00107C20" w:rsidRDefault="002D15D0" w:rsidP="002D15D0">
            <w:pPr>
              <w:spacing w:after="0"/>
              <w:rPr>
                <w:rFonts w:ascii="Arial" w:hAnsi="Arial" w:cs="Arial"/>
                <w:color w:val="000000"/>
                <w:lang w:val="en-US"/>
              </w:rPr>
            </w:pPr>
            <w:r w:rsidRPr="00845CC4">
              <w:rPr>
                <w:rFonts w:ascii="Arial" w:hAnsi="Arial" w:cs="Arial"/>
                <w:color w:val="000000"/>
                <w:lang w:val="en-US"/>
              </w:rPr>
              <w:t>CT Chair</w:t>
            </w:r>
          </w:p>
        </w:tc>
        <w:tc>
          <w:tcPr>
            <w:tcW w:w="1162" w:type="dxa"/>
            <w:tcBorders>
              <w:top w:val="nil"/>
            </w:tcBorders>
            <w:shd w:val="clear" w:color="auto" w:fill="00FFFF"/>
          </w:tcPr>
          <w:p w14:paraId="11EE4B1E" w14:textId="77777777" w:rsidR="002D15D0" w:rsidRPr="00107C20" w:rsidRDefault="002D15D0" w:rsidP="002D15D0">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00FFFF"/>
          </w:tcPr>
          <w:p w14:paraId="7DC4842D" w14:textId="77777777" w:rsidR="002D15D0" w:rsidRPr="00107C20" w:rsidRDefault="002D15D0" w:rsidP="002D15D0">
            <w:pPr>
              <w:spacing w:after="0"/>
              <w:rPr>
                <w:rFonts w:ascii="Arial" w:hAnsi="Arial" w:cs="Arial"/>
                <w:color w:val="FF0000"/>
                <w:lang w:val="en-US"/>
              </w:rPr>
            </w:pPr>
          </w:p>
        </w:tc>
      </w:tr>
      <w:tr w:rsidR="002D15D0" w:rsidRPr="000472D1" w14:paraId="4CAD6CBD"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26F43E2"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14:paraId="718BF550"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14:paraId="214EF174"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C91BE7D"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45A8F6"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16FC068"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773523DA"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D15D0" w:rsidRPr="000472D1" w14:paraId="6EB55A99" w14:textId="77777777" w:rsidTr="00E46F3D">
        <w:trPr>
          <w:cantSplit/>
        </w:trPr>
        <w:tc>
          <w:tcPr>
            <w:tcW w:w="817" w:type="dxa"/>
            <w:tcBorders>
              <w:top w:val="single" w:sz="4" w:space="0" w:color="auto"/>
              <w:left w:val="single" w:sz="18" w:space="0" w:color="auto"/>
              <w:bottom w:val="single" w:sz="4" w:space="0" w:color="auto"/>
            </w:tcBorders>
          </w:tcPr>
          <w:p w14:paraId="343162F5"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5AE11BD"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61EB7D77"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22391719"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0337DDE5"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tcBorders>
            <w:shd w:val="clear" w:color="auto" w:fill="auto"/>
          </w:tcPr>
          <w:p w14:paraId="11485C6E"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200EB152" w14:textId="77777777" w:rsidR="002D15D0" w:rsidRPr="00107C20" w:rsidRDefault="002D15D0" w:rsidP="002D15D0">
            <w:pPr>
              <w:spacing w:after="0"/>
              <w:rPr>
                <w:rFonts w:ascii="Arial" w:hAnsi="Arial" w:cs="Arial"/>
                <w:color w:val="FF0000"/>
                <w:lang w:val="en-US"/>
              </w:rPr>
            </w:pPr>
          </w:p>
        </w:tc>
      </w:tr>
      <w:tr w:rsidR="002D15D0" w:rsidRPr="000472D1" w14:paraId="5177891E"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E61882F"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14:paraId="3EB23C6E"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14:paraId="56C51B21"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2AEB2A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63089F8F"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5CDE2A8E"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2138238" w14:textId="77777777" w:rsidR="002D15D0" w:rsidRPr="00107C20" w:rsidRDefault="002D15D0" w:rsidP="002D15D0">
            <w:pPr>
              <w:spacing w:after="0"/>
              <w:rPr>
                <w:rFonts w:ascii="Arial" w:hAnsi="Arial" w:cs="Arial"/>
                <w:color w:val="FF0000"/>
                <w:lang w:val="en-US"/>
              </w:rPr>
            </w:pPr>
          </w:p>
        </w:tc>
      </w:tr>
      <w:tr w:rsidR="002D15D0" w:rsidRPr="00F24BF0" w14:paraId="45480A8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71D41784"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971810"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6F831A6A" w14:textId="77777777" w:rsidR="002D15D0" w:rsidRPr="00F24BF0" w:rsidRDefault="002D15D0" w:rsidP="002D15D0">
            <w:pPr>
              <w:spacing w:after="0"/>
              <w:rPr>
                <w:rFonts w:ascii="Arial" w:hAnsi="Arial" w:cs="Arial"/>
                <w:color w:val="000000"/>
                <w:sz w:val="14"/>
                <w:szCs w:val="14"/>
                <w:lang w:val="en-US"/>
              </w:rPr>
            </w:pPr>
            <w:r w:rsidRPr="00F24BF0">
              <w:rPr>
                <w:rFonts w:ascii="Arial" w:hAnsi="Arial" w:cs="Arial"/>
                <w:color w:val="000000"/>
                <w:sz w:val="14"/>
                <w:szCs w:val="14"/>
                <w:lang w:val="en-US"/>
              </w:rPr>
              <w:t>CP-211011</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3995769"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7CBB1734"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MCC/issam</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307631B5"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415DC47F" w14:textId="77777777" w:rsidR="002D15D0" w:rsidRPr="00F24BF0" w:rsidRDefault="002D15D0" w:rsidP="002D15D0">
            <w:pPr>
              <w:spacing w:after="0"/>
              <w:rPr>
                <w:rFonts w:ascii="Arial" w:hAnsi="Arial" w:cs="Arial"/>
                <w:color w:val="FF0000"/>
                <w:lang w:val="en-US"/>
              </w:rPr>
            </w:pPr>
            <w:r w:rsidRPr="00F24BF0">
              <w:rPr>
                <w:rFonts w:ascii="Arial" w:hAnsi="Arial" w:cs="Arial"/>
                <w:color w:val="FF0000"/>
                <w:lang w:val="en-US"/>
              </w:rPr>
              <w:t> </w:t>
            </w:r>
          </w:p>
        </w:tc>
      </w:tr>
      <w:tr w:rsidR="002D15D0" w:rsidRPr="000472D1" w14:paraId="2D502F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7C81D4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531816E4"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14:paraId="5E330A7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251E5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1609E8C4"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15337608"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243C7AD"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D15D0" w:rsidRPr="000472D1" w14:paraId="12386D1C" w14:textId="77777777" w:rsidTr="00E46F3D">
        <w:trPr>
          <w:cantSplit/>
        </w:trPr>
        <w:tc>
          <w:tcPr>
            <w:tcW w:w="817" w:type="dxa"/>
            <w:tcBorders>
              <w:top w:val="nil"/>
              <w:left w:val="single" w:sz="18" w:space="0" w:color="auto"/>
              <w:bottom w:val="single" w:sz="4" w:space="0" w:color="auto"/>
            </w:tcBorders>
            <w:shd w:val="clear" w:color="auto" w:fill="auto"/>
          </w:tcPr>
          <w:p w14:paraId="783E4B28"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
          <w:p w14:paraId="08D62A2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auto"/>
          </w:tcPr>
          <w:p w14:paraId="1B1CE8E0"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14:paraId="3F1E9BC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nil"/>
            </w:tcBorders>
            <w:shd w:val="clear" w:color="auto" w:fill="auto"/>
          </w:tcPr>
          <w:p w14:paraId="144A5F22" w14:textId="77777777" w:rsidR="002D15D0" w:rsidRPr="00107C20" w:rsidRDefault="002D15D0" w:rsidP="002D15D0">
            <w:pPr>
              <w:spacing w:after="0"/>
              <w:rPr>
                <w:rFonts w:ascii="Arial" w:hAnsi="Arial" w:cs="Arial"/>
                <w:color w:val="000000"/>
                <w:lang w:val="en-US"/>
              </w:rPr>
            </w:pPr>
          </w:p>
        </w:tc>
        <w:tc>
          <w:tcPr>
            <w:tcW w:w="1162" w:type="dxa"/>
            <w:tcBorders>
              <w:top w:val="nil"/>
            </w:tcBorders>
            <w:shd w:val="clear" w:color="auto" w:fill="auto"/>
          </w:tcPr>
          <w:p w14:paraId="04306649" w14:textId="77777777" w:rsidR="002D15D0" w:rsidRPr="00107C20" w:rsidRDefault="002D15D0" w:rsidP="002D15D0">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4FD0A435" w14:textId="77777777" w:rsidR="002D15D0" w:rsidRPr="00107C20" w:rsidRDefault="002D15D0" w:rsidP="002D15D0">
            <w:pPr>
              <w:spacing w:after="0"/>
              <w:rPr>
                <w:rFonts w:ascii="Arial" w:hAnsi="Arial" w:cs="Arial"/>
                <w:color w:val="FF0000"/>
                <w:lang w:val="en-US"/>
              </w:rPr>
            </w:pPr>
          </w:p>
        </w:tc>
      </w:tr>
      <w:tr w:rsidR="002D15D0" w:rsidRPr="00850FFF" w14:paraId="444B123F" w14:textId="77777777" w:rsidTr="00850FFF">
        <w:trPr>
          <w:cantSplit/>
        </w:trPr>
        <w:tc>
          <w:tcPr>
            <w:tcW w:w="817" w:type="dxa"/>
            <w:tcBorders>
              <w:top w:val="nil"/>
              <w:left w:val="single" w:sz="18" w:space="0" w:color="auto"/>
              <w:bottom w:val="single" w:sz="4" w:space="0" w:color="auto"/>
              <w:right w:val="single" w:sz="4" w:space="0" w:color="auto"/>
            </w:tcBorders>
            <w:shd w:val="clear" w:color="auto" w:fill="auto"/>
          </w:tcPr>
          <w:p w14:paraId="28AA5003"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8CC48ED"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14:paraId="40166AAA" w14:textId="77777777" w:rsidR="002D15D0" w:rsidRPr="00850FFF" w:rsidRDefault="002D15D0" w:rsidP="002D15D0">
            <w:pPr>
              <w:spacing w:after="0"/>
              <w:rPr>
                <w:rFonts w:ascii="Arial" w:hAnsi="Arial" w:cs="Arial"/>
                <w:color w:val="000000"/>
                <w:sz w:val="14"/>
                <w:szCs w:val="14"/>
                <w:lang w:val="en-US"/>
              </w:rPr>
            </w:pPr>
            <w:hyperlink r:id="rId319" w:history="1">
              <w:r w:rsidRPr="00850FFF">
                <w:rPr>
                  <w:rStyle w:val="Lienhypertexte"/>
                  <w:rFonts w:ascii="Arial" w:hAnsi="Arial" w:cs="Arial"/>
                  <w:sz w:val="14"/>
                  <w:szCs w:val="14"/>
                  <w:lang w:val="en-US"/>
                </w:rPr>
                <w:t>CP-211306</w:t>
              </w:r>
            </w:hyperlink>
          </w:p>
        </w:tc>
        <w:tc>
          <w:tcPr>
            <w:tcW w:w="2842" w:type="dxa"/>
            <w:tcBorders>
              <w:top w:val="nil"/>
              <w:left w:val="single" w:sz="4" w:space="0" w:color="auto"/>
              <w:bottom w:val="single" w:sz="4" w:space="0" w:color="auto"/>
              <w:right w:val="single" w:sz="4" w:space="0" w:color="auto"/>
            </w:tcBorders>
            <w:shd w:val="clear" w:color="auto" w:fill="FFFF00"/>
          </w:tcPr>
          <w:p w14:paraId="3706C8EF"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sections 2.2 &amp; 2.3</w:t>
            </w:r>
          </w:p>
        </w:tc>
        <w:tc>
          <w:tcPr>
            <w:tcW w:w="1927" w:type="dxa"/>
            <w:gridSpan w:val="2"/>
            <w:tcBorders>
              <w:top w:val="nil"/>
              <w:left w:val="single" w:sz="4" w:space="0" w:color="auto"/>
              <w:bottom w:val="single" w:sz="4" w:space="0" w:color="auto"/>
              <w:right w:val="single" w:sz="4" w:space="0" w:color="auto"/>
            </w:tcBorders>
            <w:shd w:val="clear" w:color="auto" w:fill="FFFF00"/>
          </w:tcPr>
          <w:p w14:paraId="1A57561D"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FFFF00"/>
          </w:tcPr>
          <w:p w14:paraId="238F4F7C"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14:paraId="4BE8FD52" w14:textId="77777777" w:rsidR="002D15D0" w:rsidRPr="00850FFF" w:rsidRDefault="002D15D0" w:rsidP="002D15D0">
            <w:pPr>
              <w:spacing w:after="0"/>
              <w:rPr>
                <w:rFonts w:ascii="Arial" w:hAnsi="Arial" w:cs="Arial"/>
                <w:color w:val="FF0000"/>
                <w:lang w:val="en-US"/>
              </w:rPr>
            </w:pPr>
            <w:r w:rsidRPr="00850FFF">
              <w:rPr>
                <w:rFonts w:ascii="Arial" w:hAnsi="Arial" w:cs="Arial"/>
                <w:color w:val="FF0000"/>
                <w:lang w:val="en-US"/>
              </w:rPr>
              <w:t> </w:t>
            </w:r>
          </w:p>
        </w:tc>
      </w:tr>
      <w:tr w:rsidR="002D15D0" w:rsidRPr="00850FFF" w14:paraId="3BCDACBB" w14:textId="77777777" w:rsidTr="00850FFF">
        <w:trPr>
          <w:cantSplit/>
        </w:trPr>
        <w:tc>
          <w:tcPr>
            <w:tcW w:w="817" w:type="dxa"/>
            <w:tcBorders>
              <w:top w:val="nil"/>
              <w:left w:val="single" w:sz="18" w:space="0" w:color="auto"/>
              <w:bottom w:val="single" w:sz="4" w:space="0" w:color="auto"/>
              <w:right w:val="single" w:sz="4" w:space="0" w:color="auto"/>
            </w:tcBorders>
            <w:shd w:val="clear" w:color="auto" w:fill="auto"/>
          </w:tcPr>
          <w:p w14:paraId="0F07E47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3CD45A16"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14:paraId="3990C1F4" w14:textId="77777777" w:rsidR="002D15D0" w:rsidRPr="00850FFF" w:rsidRDefault="002D15D0" w:rsidP="002D15D0">
            <w:pPr>
              <w:spacing w:after="0"/>
              <w:rPr>
                <w:rFonts w:ascii="Arial" w:hAnsi="Arial" w:cs="Arial"/>
                <w:color w:val="000000"/>
                <w:sz w:val="14"/>
                <w:szCs w:val="14"/>
                <w:lang w:val="en-US"/>
              </w:rPr>
            </w:pPr>
            <w:hyperlink r:id="rId320" w:history="1">
              <w:r w:rsidRPr="00850FFF">
                <w:rPr>
                  <w:rStyle w:val="Lienhypertexte"/>
                  <w:rFonts w:ascii="Arial" w:hAnsi="Arial" w:cs="Arial"/>
                  <w:sz w:val="14"/>
                  <w:szCs w:val="14"/>
                  <w:lang w:val="en-US"/>
                </w:rPr>
                <w:t>CP-211307</w:t>
              </w:r>
            </w:hyperlink>
          </w:p>
        </w:tc>
        <w:tc>
          <w:tcPr>
            <w:tcW w:w="2842" w:type="dxa"/>
            <w:tcBorders>
              <w:top w:val="nil"/>
              <w:left w:val="single" w:sz="4" w:space="0" w:color="auto"/>
              <w:bottom w:val="single" w:sz="4" w:space="0" w:color="auto"/>
              <w:right w:val="single" w:sz="4" w:space="0" w:color="auto"/>
            </w:tcBorders>
            <w:shd w:val="clear" w:color="auto" w:fill="FFFF00"/>
          </w:tcPr>
          <w:p w14:paraId="016D7DD1"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 8</w:t>
            </w:r>
          </w:p>
        </w:tc>
        <w:tc>
          <w:tcPr>
            <w:tcW w:w="1927" w:type="dxa"/>
            <w:gridSpan w:val="2"/>
            <w:tcBorders>
              <w:top w:val="nil"/>
              <w:left w:val="single" w:sz="4" w:space="0" w:color="auto"/>
              <w:bottom w:val="single" w:sz="4" w:space="0" w:color="auto"/>
              <w:right w:val="single" w:sz="4" w:space="0" w:color="auto"/>
            </w:tcBorders>
            <w:shd w:val="clear" w:color="auto" w:fill="FFFF00"/>
          </w:tcPr>
          <w:p w14:paraId="60807C09"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FFFF00"/>
          </w:tcPr>
          <w:p w14:paraId="3C235F8E"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14:paraId="34159A50" w14:textId="77777777" w:rsidR="002D15D0" w:rsidRPr="00850FFF" w:rsidRDefault="002D15D0" w:rsidP="002D15D0">
            <w:pPr>
              <w:spacing w:after="0"/>
              <w:rPr>
                <w:rFonts w:ascii="Arial" w:hAnsi="Arial" w:cs="Arial"/>
                <w:color w:val="FF0000"/>
                <w:lang w:val="en-US"/>
              </w:rPr>
            </w:pPr>
            <w:r w:rsidRPr="00850FFF">
              <w:rPr>
                <w:rFonts w:ascii="Arial" w:hAnsi="Arial" w:cs="Arial"/>
                <w:color w:val="FF0000"/>
                <w:lang w:val="en-US"/>
              </w:rPr>
              <w:t> </w:t>
            </w:r>
          </w:p>
        </w:tc>
      </w:tr>
      <w:tr w:rsidR="002D15D0" w:rsidRPr="00850FFF" w14:paraId="34D681B8" w14:textId="77777777" w:rsidTr="00850FFF">
        <w:trPr>
          <w:cantSplit/>
        </w:trPr>
        <w:tc>
          <w:tcPr>
            <w:tcW w:w="817" w:type="dxa"/>
            <w:tcBorders>
              <w:top w:val="nil"/>
              <w:left w:val="single" w:sz="18" w:space="0" w:color="auto"/>
              <w:bottom w:val="single" w:sz="4" w:space="0" w:color="auto"/>
              <w:right w:val="single" w:sz="4" w:space="0" w:color="auto"/>
            </w:tcBorders>
            <w:shd w:val="clear" w:color="auto" w:fill="auto"/>
          </w:tcPr>
          <w:p w14:paraId="5C68483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7A74E5B"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14:paraId="5875D3DF" w14:textId="77777777" w:rsidR="002D15D0" w:rsidRPr="00850FFF" w:rsidRDefault="002D15D0" w:rsidP="002D15D0">
            <w:pPr>
              <w:spacing w:after="0"/>
              <w:rPr>
                <w:rFonts w:ascii="Arial" w:hAnsi="Arial" w:cs="Arial"/>
                <w:color w:val="000000"/>
                <w:sz w:val="14"/>
                <w:szCs w:val="14"/>
                <w:lang w:val="en-US"/>
              </w:rPr>
            </w:pPr>
            <w:hyperlink r:id="rId321" w:history="1">
              <w:r w:rsidRPr="00850FFF">
                <w:rPr>
                  <w:rStyle w:val="Lienhypertexte"/>
                  <w:rFonts w:ascii="Arial" w:hAnsi="Arial" w:cs="Arial"/>
                  <w:sz w:val="14"/>
                  <w:szCs w:val="14"/>
                  <w:lang w:val="en-US"/>
                </w:rPr>
                <w:t>CP-211308</w:t>
              </w:r>
            </w:hyperlink>
          </w:p>
        </w:tc>
        <w:tc>
          <w:tcPr>
            <w:tcW w:w="2842" w:type="dxa"/>
            <w:tcBorders>
              <w:top w:val="nil"/>
              <w:left w:val="single" w:sz="4" w:space="0" w:color="auto"/>
              <w:bottom w:val="single" w:sz="4" w:space="0" w:color="auto"/>
              <w:right w:val="single" w:sz="4" w:space="0" w:color="auto"/>
            </w:tcBorders>
            <w:shd w:val="clear" w:color="auto" w:fill="FFFF00"/>
          </w:tcPr>
          <w:p w14:paraId="3B4DF18C"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Guide on best use of the F-BB-WT structure</w:t>
            </w:r>
          </w:p>
        </w:tc>
        <w:tc>
          <w:tcPr>
            <w:tcW w:w="1927" w:type="dxa"/>
            <w:gridSpan w:val="2"/>
            <w:tcBorders>
              <w:top w:val="nil"/>
              <w:left w:val="single" w:sz="4" w:space="0" w:color="auto"/>
              <w:bottom w:val="single" w:sz="4" w:space="0" w:color="auto"/>
              <w:right w:val="single" w:sz="4" w:space="0" w:color="auto"/>
            </w:tcBorders>
            <w:shd w:val="clear" w:color="auto" w:fill="FFFF00"/>
          </w:tcPr>
          <w:p w14:paraId="3838520A"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FFFF00"/>
          </w:tcPr>
          <w:p w14:paraId="63B01CBA"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14:paraId="764AF644" w14:textId="77777777" w:rsidR="002D15D0" w:rsidRPr="00850FFF" w:rsidRDefault="002D15D0" w:rsidP="002D15D0">
            <w:pPr>
              <w:spacing w:after="0"/>
              <w:rPr>
                <w:rFonts w:ascii="Arial" w:hAnsi="Arial" w:cs="Arial"/>
                <w:color w:val="FF0000"/>
                <w:lang w:val="en-US"/>
              </w:rPr>
            </w:pPr>
            <w:r w:rsidRPr="00850FFF">
              <w:rPr>
                <w:rFonts w:ascii="Arial" w:hAnsi="Arial" w:cs="Arial"/>
                <w:color w:val="FF0000"/>
                <w:lang w:val="en-US"/>
              </w:rPr>
              <w:t> </w:t>
            </w:r>
          </w:p>
        </w:tc>
      </w:tr>
      <w:tr w:rsidR="002D15D0" w:rsidRPr="000472D1" w14:paraId="36EEAEB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9BE753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AA3484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14:paraId="25186CFD"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519EB4B"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3E647DBA"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0382E79"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5BB2FE"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D15D0" w:rsidRPr="000472D1" w14:paraId="26285672" w14:textId="77777777" w:rsidTr="00E46F3D">
        <w:trPr>
          <w:cantSplit/>
        </w:trPr>
        <w:tc>
          <w:tcPr>
            <w:tcW w:w="817" w:type="dxa"/>
            <w:tcBorders>
              <w:top w:val="single" w:sz="4" w:space="0" w:color="auto"/>
              <w:left w:val="single" w:sz="18" w:space="0" w:color="auto"/>
              <w:bottom w:val="single" w:sz="4" w:space="0" w:color="auto"/>
            </w:tcBorders>
          </w:tcPr>
          <w:p w14:paraId="7DB16071"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8CDD793"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BD3D41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787BED8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4553AA28"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35B3AC34"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E22167" w14:textId="77777777" w:rsidR="002D15D0" w:rsidRPr="00107C20" w:rsidRDefault="002D15D0" w:rsidP="002D15D0">
            <w:pPr>
              <w:spacing w:after="0"/>
              <w:rPr>
                <w:rFonts w:ascii="Arial" w:hAnsi="Arial" w:cs="Arial"/>
                <w:color w:val="FF0000"/>
                <w:lang w:val="en-US"/>
              </w:rPr>
            </w:pPr>
          </w:p>
        </w:tc>
      </w:tr>
      <w:tr w:rsidR="002D15D0" w:rsidRPr="000472D1" w14:paraId="2A60CB2C" w14:textId="77777777" w:rsidTr="00E46F3D">
        <w:trPr>
          <w:cantSplit/>
        </w:trPr>
        <w:tc>
          <w:tcPr>
            <w:tcW w:w="817" w:type="dxa"/>
            <w:tcBorders>
              <w:top w:val="single" w:sz="4" w:space="0" w:color="auto"/>
              <w:left w:val="single" w:sz="18" w:space="0" w:color="auto"/>
              <w:bottom w:val="single" w:sz="18" w:space="0" w:color="auto"/>
            </w:tcBorders>
          </w:tcPr>
          <w:p w14:paraId="748907B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14:paraId="47F9C914"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14:paraId="54A3D6C3"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14:paraId="2C72D02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14:paraId="4BA855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shd w:val="clear" w:color="auto" w:fill="auto"/>
          </w:tcPr>
          <w:p w14:paraId="13EFF642"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14:paraId="77C70D93" w14:textId="77777777" w:rsidR="002D15D0" w:rsidRPr="00107C20" w:rsidRDefault="002D15D0" w:rsidP="002D15D0">
            <w:pPr>
              <w:spacing w:after="0"/>
              <w:rPr>
                <w:rFonts w:ascii="Arial" w:hAnsi="Arial" w:cs="Arial"/>
                <w:color w:val="FF0000"/>
                <w:lang w:val="en-US"/>
              </w:rPr>
            </w:pPr>
          </w:p>
        </w:tc>
      </w:tr>
      <w:tr w:rsidR="002D15D0" w:rsidRPr="000472D1" w14:paraId="4ED98B7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E5F19BE" w14:textId="77777777" w:rsidR="002D15D0" w:rsidRPr="00107C20" w:rsidRDefault="002D15D0" w:rsidP="002D15D0">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14:paraId="016B8829"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14:paraId="155343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6468945"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4B0CFDCF"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C71D959"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6ABFB6E" w14:textId="77777777" w:rsidR="002D15D0" w:rsidRPr="00107C20" w:rsidRDefault="002D15D0" w:rsidP="002D15D0">
            <w:pPr>
              <w:spacing w:after="0"/>
              <w:rPr>
                <w:rFonts w:ascii="Arial" w:hAnsi="Arial" w:cs="Arial"/>
                <w:lang w:val="en-US"/>
              </w:rPr>
            </w:pPr>
            <w:r w:rsidRPr="00107C20">
              <w:rPr>
                <w:rFonts w:ascii="Arial" w:hAnsi="Arial" w:cs="Arial"/>
                <w:color w:val="FF0000"/>
                <w:lang w:val="en-US"/>
              </w:rPr>
              <w:t>Review of the 3GPP work plan</w:t>
            </w:r>
          </w:p>
        </w:tc>
      </w:tr>
      <w:tr w:rsidR="002D15D0" w:rsidRPr="00F24BF0" w14:paraId="0375255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AC852A3"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16FB1A"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00FFFF"/>
          </w:tcPr>
          <w:p w14:paraId="06ABDDA7" w14:textId="77777777" w:rsidR="002D15D0" w:rsidRPr="00F24BF0" w:rsidRDefault="002D15D0" w:rsidP="002D15D0">
            <w:pPr>
              <w:spacing w:after="0"/>
              <w:rPr>
                <w:rFonts w:ascii="Arial" w:hAnsi="Arial" w:cs="Arial"/>
                <w:color w:val="000000"/>
                <w:sz w:val="14"/>
                <w:szCs w:val="14"/>
                <w:lang w:val="en-US"/>
              </w:rPr>
            </w:pPr>
            <w:r w:rsidRPr="00F24BF0">
              <w:rPr>
                <w:rFonts w:ascii="Arial" w:hAnsi="Arial" w:cs="Arial"/>
                <w:color w:val="000000"/>
                <w:sz w:val="14"/>
                <w:szCs w:val="14"/>
                <w:lang w:val="en-US"/>
              </w:rPr>
              <w:t>CP-211012</w:t>
            </w:r>
          </w:p>
        </w:tc>
        <w:tc>
          <w:tcPr>
            <w:tcW w:w="2842" w:type="dxa"/>
            <w:tcBorders>
              <w:top w:val="single" w:sz="4" w:space="0" w:color="auto"/>
              <w:left w:val="single" w:sz="4" w:space="0" w:color="auto"/>
              <w:bottom w:val="nil"/>
              <w:right w:val="single" w:sz="4" w:space="0" w:color="auto"/>
            </w:tcBorders>
            <w:shd w:val="clear" w:color="auto" w:fill="00FFFF"/>
          </w:tcPr>
          <w:p w14:paraId="0A6314E8"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00FFFF"/>
          </w:tcPr>
          <w:p w14:paraId="1625B577"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MCC/Alain</w:t>
            </w:r>
          </w:p>
        </w:tc>
        <w:tc>
          <w:tcPr>
            <w:tcW w:w="1162" w:type="dxa"/>
            <w:tcBorders>
              <w:top w:val="single" w:sz="4" w:space="0" w:color="auto"/>
              <w:left w:val="single" w:sz="4" w:space="0" w:color="auto"/>
              <w:bottom w:val="single" w:sz="18" w:space="0" w:color="auto"/>
              <w:right w:val="single" w:sz="4" w:space="0" w:color="auto"/>
            </w:tcBorders>
            <w:shd w:val="clear" w:color="auto" w:fill="00FFFF"/>
          </w:tcPr>
          <w:p w14:paraId="3FAF5E03"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00FFFF"/>
          </w:tcPr>
          <w:p w14:paraId="45B67361" w14:textId="77777777" w:rsidR="002D15D0" w:rsidRPr="00F24BF0" w:rsidRDefault="002D15D0" w:rsidP="002D15D0">
            <w:pPr>
              <w:spacing w:after="0"/>
              <w:rPr>
                <w:rFonts w:ascii="Arial" w:hAnsi="Arial" w:cs="Arial"/>
                <w:lang w:val="en-US"/>
              </w:rPr>
            </w:pPr>
            <w:r w:rsidRPr="00F24BF0">
              <w:rPr>
                <w:rFonts w:ascii="Arial" w:hAnsi="Arial" w:cs="Arial"/>
                <w:lang w:val="en-US"/>
              </w:rPr>
              <w:t> </w:t>
            </w:r>
          </w:p>
        </w:tc>
      </w:tr>
      <w:tr w:rsidR="002D15D0" w:rsidRPr="000472D1" w14:paraId="04584D7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026FB1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lastRenderedPageBreak/>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14:paraId="327B4B7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14:paraId="3F0AF1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1D4B4C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8282269"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6BD1A78"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0FAD3F0B" w14:textId="77777777" w:rsidR="002D15D0" w:rsidRPr="00107C20" w:rsidRDefault="002D15D0" w:rsidP="002D15D0">
            <w:pPr>
              <w:spacing w:after="0"/>
              <w:rPr>
                <w:rFonts w:ascii="Arial" w:hAnsi="Arial" w:cs="Arial"/>
                <w:lang w:val="en-US"/>
              </w:rPr>
            </w:pPr>
          </w:p>
        </w:tc>
      </w:tr>
      <w:tr w:rsidR="002D15D0" w:rsidRPr="000472D1" w14:paraId="63FFA8A1" w14:textId="77777777" w:rsidTr="00E46F3D">
        <w:trPr>
          <w:cantSplit/>
        </w:trPr>
        <w:tc>
          <w:tcPr>
            <w:tcW w:w="817" w:type="dxa"/>
            <w:tcBorders>
              <w:top w:val="single" w:sz="4" w:space="0" w:color="auto"/>
              <w:left w:val="single" w:sz="18" w:space="0" w:color="auto"/>
              <w:bottom w:val="nil"/>
            </w:tcBorders>
          </w:tcPr>
          <w:p w14:paraId="4AA1424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nil"/>
            </w:tcBorders>
          </w:tcPr>
          <w:p w14:paraId="2778420F"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nil"/>
            </w:tcBorders>
          </w:tcPr>
          <w:p w14:paraId="4B8B0FFE"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nil"/>
            </w:tcBorders>
          </w:tcPr>
          <w:p w14:paraId="30F1553F"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356020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tcPr>
          <w:p w14:paraId="43D6A320"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C3CCFE1" w14:textId="77777777" w:rsidR="002D15D0" w:rsidRPr="00107C20" w:rsidRDefault="002D15D0" w:rsidP="002D15D0">
            <w:pPr>
              <w:spacing w:after="0"/>
              <w:rPr>
                <w:rFonts w:ascii="Arial" w:hAnsi="Arial" w:cs="Arial"/>
                <w:lang w:val="en-US"/>
              </w:rPr>
            </w:pPr>
          </w:p>
        </w:tc>
      </w:tr>
      <w:tr w:rsidR="002D15D0" w:rsidRPr="000472D1" w14:paraId="63DB72F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F503A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14:paraId="0F9ADFD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14:paraId="438AD6DC"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40618AE4"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91A25EA"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7B2D8115"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BBE053B" w14:textId="77777777" w:rsidR="002D15D0" w:rsidRPr="001E7CB9" w:rsidRDefault="002D15D0" w:rsidP="002D15D0">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74D7237B" w14:textId="77777777" w:rsidR="00284BAF" w:rsidRDefault="00284BAF">
      <w:pPr>
        <w:rPr>
          <w:rFonts w:ascii="Arial" w:hAnsi="Arial" w:cs="Arial"/>
          <w:lang w:val="en-US"/>
        </w:rPr>
      </w:pPr>
    </w:p>
    <w:p w14:paraId="7C792223" w14:textId="77777777" w:rsidR="00553A25" w:rsidRDefault="00553A25">
      <w:pPr>
        <w:rPr>
          <w:rFonts w:ascii="Arial" w:hAnsi="Arial" w:cs="Arial"/>
          <w:lang w:val="en-US"/>
        </w:rPr>
      </w:pPr>
    </w:p>
    <w:p w14:paraId="4E1F8DAD" w14:textId="77777777" w:rsidR="00553A25" w:rsidRDefault="00553A25">
      <w:pPr>
        <w:rPr>
          <w:rFonts w:ascii="Arial" w:hAnsi="Arial" w:cs="Arial"/>
          <w:lang w:val="en-US"/>
        </w:rPr>
      </w:pPr>
    </w:p>
    <w:p w14:paraId="2B8B1485" w14:textId="2D678625" w:rsidR="00553A25" w:rsidRDefault="00553A25">
      <w:pPr>
        <w:rPr>
          <w:rFonts w:ascii="Arial" w:hAnsi="Arial" w:cs="Arial"/>
          <w:lang w:val="en-US"/>
        </w:rPr>
      </w:pPr>
    </w:p>
    <w:sectPr w:rsidR="00553A25" w:rsidSect="00E434D8">
      <w:headerReference w:type="default" r:id="rId322"/>
      <w:footerReference w:type="default" r:id="rId323"/>
      <w:headerReference w:type="first" r:id="rId324"/>
      <w:footerReference w:type="first" r:id="rId325"/>
      <w:pgSz w:w="16840" w:h="11907" w:orient="landscape" w:code="9"/>
      <w:pgMar w:top="567" w:right="1021" w:bottom="567" w:left="1021"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2D6AB" w14:textId="77777777" w:rsidR="002517D5" w:rsidRDefault="002517D5">
      <w:r>
        <w:separator/>
      </w:r>
    </w:p>
  </w:endnote>
  <w:endnote w:type="continuationSeparator" w:id="0">
    <w:p w14:paraId="4CF1BE9E" w14:textId="77777777" w:rsidR="002517D5" w:rsidRDefault="002517D5">
      <w:r>
        <w:continuationSeparator/>
      </w:r>
    </w:p>
  </w:endnote>
  <w:endnote w:type="continuationNotice" w:id="1">
    <w:p w14:paraId="09DD9ECD" w14:textId="77777777" w:rsidR="002517D5" w:rsidRDefault="00251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D268" w14:textId="77777777" w:rsidR="00050B1C" w:rsidRDefault="00050B1C">
    <w:pPr>
      <w:pStyle w:val="Pieddepage"/>
    </w:pPr>
    <w:r>
      <w:rPr>
        <w:rStyle w:val="Numrodepage"/>
      </w:rPr>
      <w:fldChar w:fldCharType="begin"/>
    </w:r>
    <w:r>
      <w:rPr>
        <w:rStyle w:val="Numrodepage"/>
      </w:rPr>
      <w:instrText xml:space="preserve"> PAGE </w:instrText>
    </w:r>
    <w:r>
      <w:rPr>
        <w:rStyle w:val="Numrodepage"/>
      </w:rPr>
      <w:fldChar w:fldCharType="separate"/>
    </w:r>
    <w:r w:rsidR="00367482">
      <w:rPr>
        <w:rStyle w:val="Numrodepage"/>
      </w:rPr>
      <w:t>5</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9DE9" w14:textId="77777777" w:rsidR="00050B1C" w:rsidRDefault="00050B1C"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367482">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C21B3" w14:textId="77777777" w:rsidR="002517D5" w:rsidRDefault="002517D5">
      <w:r>
        <w:separator/>
      </w:r>
    </w:p>
  </w:footnote>
  <w:footnote w:type="continuationSeparator" w:id="0">
    <w:p w14:paraId="4157F498" w14:textId="77777777" w:rsidR="002517D5" w:rsidRDefault="002517D5">
      <w:r>
        <w:continuationSeparator/>
      </w:r>
    </w:p>
  </w:footnote>
  <w:footnote w:type="continuationNotice" w:id="1">
    <w:p w14:paraId="0C69477C" w14:textId="77777777" w:rsidR="002517D5" w:rsidRDefault="002517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F0A9" w14:textId="77777777" w:rsidR="00050B1C" w:rsidRDefault="00050B1C">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92EE" w14:textId="0A33DA29" w:rsidR="00050B1C" w:rsidRDefault="00050B1C"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CP-211005</w:t>
    </w:r>
  </w:p>
  <w:p w14:paraId="1B1DAB60" w14:textId="77777777" w:rsidR="00050B1C" w:rsidRPr="00163A37" w:rsidRDefault="00050B1C"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15"/>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0B1C"/>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67B32"/>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989"/>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C7F"/>
    <w:rsid w:val="00133FD2"/>
    <w:rsid w:val="00134F61"/>
    <w:rsid w:val="001351C1"/>
    <w:rsid w:val="0013586A"/>
    <w:rsid w:val="00135C56"/>
    <w:rsid w:val="00135F45"/>
    <w:rsid w:val="00136030"/>
    <w:rsid w:val="001364D7"/>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369"/>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7D5"/>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5D0"/>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11FF"/>
    <w:rsid w:val="0030228B"/>
    <w:rsid w:val="00302EB4"/>
    <w:rsid w:val="003037B2"/>
    <w:rsid w:val="00303E71"/>
    <w:rsid w:val="00303EA2"/>
    <w:rsid w:val="00305431"/>
    <w:rsid w:val="00305C0B"/>
    <w:rsid w:val="00305C35"/>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958"/>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482"/>
    <w:rsid w:val="00367615"/>
    <w:rsid w:val="00370344"/>
    <w:rsid w:val="0037196A"/>
    <w:rsid w:val="00371A46"/>
    <w:rsid w:val="00371E5B"/>
    <w:rsid w:val="00372203"/>
    <w:rsid w:val="00373937"/>
    <w:rsid w:val="003746F5"/>
    <w:rsid w:val="003747D0"/>
    <w:rsid w:val="00374E8A"/>
    <w:rsid w:val="0037553B"/>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5BE"/>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0F5"/>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A98"/>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A23"/>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4C84"/>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2BB"/>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10B"/>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2E75"/>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0FFF"/>
    <w:rsid w:val="00851721"/>
    <w:rsid w:val="00851E6F"/>
    <w:rsid w:val="008520F6"/>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B7BC4"/>
    <w:rsid w:val="008C15DE"/>
    <w:rsid w:val="008C1683"/>
    <w:rsid w:val="008C1A5D"/>
    <w:rsid w:val="008C2606"/>
    <w:rsid w:val="008C27D8"/>
    <w:rsid w:val="008C4719"/>
    <w:rsid w:val="008C5A05"/>
    <w:rsid w:val="008C5F82"/>
    <w:rsid w:val="008C6175"/>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862"/>
    <w:rsid w:val="009A3A1A"/>
    <w:rsid w:val="009A4570"/>
    <w:rsid w:val="009A4781"/>
    <w:rsid w:val="009A5058"/>
    <w:rsid w:val="009A531C"/>
    <w:rsid w:val="009A5D84"/>
    <w:rsid w:val="009A63D7"/>
    <w:rsid w:val="009A6867"/>
    <w:rsid w:val="009A6BF1"/>
    <w:rsid w:val="009A75F0"/>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C1"/>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778"/>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5C"/>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2FC"/>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16C7"/>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250"/>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13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38D0"/>
    <w:rsid w:val="00D7413B"/>
    <w:rsid w:val="00D75374"/>
    <w:rsid w:val="00D75BE5"/>
    <w:rsid w:val="00D7624B"/>
    <w:rsid w:val="00D771EF"/>
    <w:rsid w:val="00D772C7"/>
    <w:rsid w:val="00D77685"/>
    <w:rsid w:val="00D8112F"/>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0E83"/>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D0A"/>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6E2"/>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213"/>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B17594"/>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styleId="Rvision">
    <w:name w:val="Revision"/>
    <w:hidden/>
    <w:uiPriority w:val="99"/>
    <w:semiHidden/>
    <w:rsid w:val="00AC765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600121">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4132897">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0730871">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1371691">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1721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5851980">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12481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50437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5774679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76966312">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2e/Docs/CP-211065.zip" TargetMode="External"/><Relationship Id="rId299" Type="http://schemas.openxmlformats.org/officeDocument/2006/relationships/hyperlink" Target="https://www.3gpp.org/ftp/tsg_ct/TSG_CT/TSGC_92e/Docs/CP-211257.zip" TargetMode="External"/><Relationship Id="rId303" Type="http://schemas.openxmlformats.org/officeDocument/2006/relationships/hyperlink" Target="https://www.3gpp.org/ftp/tsg_ct/TSG_CT/TSGC_92e/Docs/CP-211027.zip" TargetMode="External"/><Relationship Id="rId21" Type="http://schemas.openxmlformats.org/officeDocument/2006/relationships/hyperlink" Target="https://www.3gpp.org/ftp/tsg_ct/TSG_CT/TSGC_92e/Docs/CP-211292.zip" TargetMode="External"/><Relationship Id="rId42" Type="http://schemas.openxmlformats.org/officeDocument/2006/relationships/hyperlink" Target="https://www.3gpp.org/ftp/tsg_ct/TSG_CT/TSGC_92e/Docs/CP-211203.zip" TargetMode="External"/><Relationship Id="rId63" Type="http://schemas.openxmlformats.org/officeDocument/2006/relationships/hyperlink" Target="https://www.3gpp.org/ftp/tsg_ct/TSG_CT/TSGC_92e/Docs/CP-211105.zip" TargetMode="External"/><Relationship Id="rId84" Type="http://schemas.openxmlformats.org/officeDocument/2006/relationships/hyperlink" Target="https://www.3gpp.org/ftp/tsg_ct/TSG_CT/TSGC_92e/Docs/CP-211303.zip" TargetMode="External"/><Relationship Id="rId138" Type="http://schemas.openxmlformats.org/officeDocument/2006/relationships/hyperlink" Target="https://www.3gpp.org/ftp/tsg_ct/TSG_CT/TSGC_92e/Docs/CP-211109.zip" TargetMode="External"/><Relationship Id="rId159" Type="http://schemas.openxmlformats.org/officeDocument/2006/relationships/hyperlink" Target="https://www.3gpp.org/ftp/tsg_ct/TSG_CT/TSGC_92e/Docs/CP-211050.zip" TargetMode="External"/><Relationship Id="rId324" Type="http://schemas.openxmlformats.org/officeDocument/2006/relationships/header" Target="header2.xml"/><Relationship Id="rId170" Type="http://schemas.openxmlformats.org/officeDocument/2006/relationships/hyperlink" Target="https://www.3gpp.org/ftp/tsg_ct/TSG_CT/TSGC_92e/Docs/CP-211101.zip" TargetMode="External"/><Relationship Id="rId191" Type="http://schemas.openxmlformats.org/officeDocument/2006/relationships/hyperlink" Target="https://www.3gpp.org/ftp/tsg_ct/TSG_CT/TSGC_92e/Docs/CP-211252.zip" TargetMode="External"/><Relationship Id="rId205" Type="http://schemas.openxmlformats.org/officeDocument/2006/relationships/hyperlink" Target="https://www.3gpp.org/ftp/tsg_ct/TSG_CT/TSGC_92e/Docs/CP-211234.zip" TargetMode="External"/><Relationship Id="rId226" Type="http://schemas.openxmlformats.org/officeDocument/2006/relationships/hyperlink" Target="https://www.3gpp.org/ftp/tsg_ct/TSG_CT/TSGC_92e/Docs/CP-211281.zip" TargetMode="External"/><Relationship Id="rId247" Type="http://schemas.openxmlformats.org/officeDocument/2006/relationships/hyperlink" Target="https://www.3gpp.org/ftp/tsg_ct/TSG_CT/TSGC_92e/Docs/CP-211141.zip" TargetMode="External"/><Relationship Id="rId107" Type="http://schemas.openxmlformats.org/officeDocument/2006/relationships/hyperlink" Target="https://www.3gpp.org/ftp/tsg_ct/TSG_CT/TSGC_92e/Docs/CP-211060.zip" TargetMode="External"/><Relationship Id="rId268" Type="http://schemas.openxmlformats.org/officeDocument/2006/relationships/hyperlink" Target="https://www.3gpp.org/ftp/tsg_ct/TSG_CT/TSGC_92e/Docs/CP-211266.zip" TargetMode="External"/><Relationship Id="rId289" Type="http://schemas.openxmlformats.org/officeDocument/2006/relationships/hyperlink" Target="https://www.3gpp.org/ftp/tsg_ct/TSG_CT/TSGC_92e/Docs/CP-211202.zip" TargetMode="External"/><Relationship Id="rId11" Type="http://schemas.openxmlformats.org/officeDocument/2006/relationships/hyperlink" Target="https://www.3gpp.org/ftp/tsg_ct/TSG_CT/TSGC_92e/Docs/CP-211002.zip" TargetMode="External"/><Relationship Id="rId32" Type="http://schemas.openxmlformats.org/officeDocument/2006/relationships/hyperlink" Target="https://www.3gpp.org/ftp/tsg_ct/TSG_CT/TSGC_92e/Docs/CP-211313.zip" TargetMode="External"/><Relationship Id="rId53" Type="http://schemas.openxmlformats.org/officeDocument/2006/relationships/hyperlink" Target="https://www.3gpp.org/ftp/tsg_ct/TSG_CT/TSGC_92e/Docs/CP-211228.zip" TargetMode="External"/><Relationship Id="rId74" Type="http://schemas.openxmlformats.org/officeDocument/2006/relationships/hyperlink" Target="https://www.3gpp.org/ftp/tsg_ct/TSG_CT/TSGC_92e/Docs/CP-211182.zip" TargetMode="External"/><Relationship Id="rId128" Type="http://schemas.openxmlformats.org/officeDocument/2006/relationships/hyperlink" Target="https://www.3gpp.org/ftp/tsg_ct/TSG_CT/TSGC_92e/Docs/CP-211285.zip" TargetMode="External"/><Relationship Id="rId149" Type="http://schemas.openxmlformats.org/officeDocument/2006/relationships/hyperlink" Target="https://www.3gpp.org/ftp/tsg_ct/TSG_CT/TSGC_92e/Docs/CP-211196.zip" TargetMode="External"/><Relationship Id="rId314" Type="http://schemas.openxmlformats.org/officeDocument/2006/relationships/hyperlink" Target="https://www.3gpp.org/ftp/tsg_ct/TSG_CT/TSGC_92e/Docs/CP-211086.zip" TargetMode="External"/><Relationship Id="rId5" Type="http://schemas.openxmlformats.org/officeDocument/2006/relationships/webSettings" Target="webSettings.xml"/><Relationship Id="rId95" Type="http://schemas.openxmlformats.org/officeDocument/2006/relationships/hyperlink" Target="https://www.3gpp.org/ftp/tsg_ct/TSG_CT/TSGC_92e/Docs/CP-211066.zip" TargetMode="External"/><Relationship Id="rId160" Type="http://schemas.openxmlformats.org/officeDocument/2006/relationships/hyperlink" Target="https://www.3gpp.org/ftp/tsg_ct/TSG_CT/TSGC_92e/Docs/CP-211051.zip" TargetMode="External"/><Relationship Id="rId181" Type="http://schemas.openxmlformats.org/officeDocument/2006/relationships/hyperlink" Target="https://www.3gpp.org/ftp/tsg_ct/TSG_CT/TSGC_92e/Docs/CP-211242.zip" TargetMode="External"/><Relationship Id="rId216" Type="http://schemas.openxmlformats.org/officeDocument/2006/relationships/hyperlink" Target="https://www.3gpp.org/ftp/tsg_ct/TSG_CT/TSGC_92e/Docs/CP-211162.zip" TargetMode="External"/><Relationship Id="rId237" Type="http://schemas.openxmlformats.org/officeDocument/2006/relationships/hyperlink" Target="https://www.3gpp.org/ftp/tsg_ct/TSG_CT/TSGC_92e/Docs/CP-211153.zip" TargetMode="External"/><Relationship Id="rId258" Type="http://schemas.openxmlformats.org/officeDocument/2006/relationships/hyperlink" Target="https://www.3gpp.org/ftp/tsg_ct/TSG_CT/TSGC_92e/Docs/CP-211143.zip" TargetMode="External"/><Relationship Id="rId279" Type="http://schemas.openxmlformats.org/officeDocument/2006/relationships/hyperlink" Target="https://www.3gpp.org/ftp/tsg_ct/TSG_CT/TSGC_92e/Docs/CP-211221.zip" TargetMode="External"/><Relationship Id="rId22" Type="http://schemas.openxmlformats.org/officeDocument/2006/relationships/hyperlink" Target="https://www.3gpp.org/ftp/tsg_ct/TSG_CT/TSGC_92e/Docs/CP-211293.zip" TargetMode="External"/><Relationship Id="rId43" Type="http://schemas.openxmlformats.org/officeDocument/2006/relationships/hyperlink" Target="https://www.3gpp.org/ftp/tsg_ct/TSG_CT/TSGC_92e/Docs/CP-211204.zip" TargetMode="External"/><Relationship Id="rId64" Type="http://schemas.openxmlformats.org/officeDocument/2006/relationships/hyperlink" Target="https://www.3gpp.org/ftp/tsg_ct/TSG_CT/TSGC_92e/Docs/CP-211106.zip" TargetMode="External"/><Relationship Id="rId118" Type="http://schemas.openxmlformats.org/officeDocument/2006/relationships/hyperlink" Target="https://www.3gpp.org/ftp/tsg_ct/TSG_CT/TSGC_92e/Docs/CP-211235.zip" TargetMode="External"/><Relationship Id="rId139" Type="http://schemas.openxmlformats.org/officeDocument/2006/relationships/hyperlink" Target="https://www.3gpp.org/ftp/tsg_ct/TSG_CT/TSGC_92e/Docs/CP-211110.zip" TargetMode="External"/><Relationship Id="rId290" Type="http://schemas.openxmlformats.org/officeDocument/2006/relationships/hyperlink" Target="https://www.3gpp.org/ftp/tsg_ct/TSG_CT/TSGC_92e/Docs/CP-211032.zip" TargetMode="External"/><Relationship Id="rId304" Type="http://schemas.openxmlformats.org/officeDocument/2006/relationships/hyperlink" Target="https://www.3gpp.org/ftp/tsg_ct/TSG_CT/TSGC_92e/Docs/CP-211124.zip" TargetMode="External"/><Relationship Id="rId325" Type="http://schemas.openxmlformats.org/officeDocument/2006/relationships/footer" Target="footer2.xml"/><Relationship Id="rId85" Type="http://schemas.openxmlformats.org/officeDocument/2006/relationships/hyperlink" Target="https://www.3gpp.org/ftp/tsg_ct/TSG_CT/TSGC_92e/Docs/CP-211288.zip" TargetMode="External"/><Relationship Id="rId150" Type="http://schemas.openxmlformats.org/officeDocument/2006/relationships/hyperlink" Target="https://www.3gpp.org/ftp/tsg_ct/TSG_CT/TSGC_92e/Docs/CP-211042.zip" TargetMode="External"/><Relationship Id="rId171" Type="http://schemas.openxmlformats.org/officeDocument/2006/relationships/hyperlink" Target="https://www.3gpp.org/ftp/tsg_ct/TSG_CT/TSGC_92e/Docs/CP-211120.zip" TargetMode="External"/><Relationship Id="rId192" Type="http://schemas.openxmlformats.org/officeDocument/2006/relationships/hyperlink" Target="https://www.3gpp.org/ftp/tsg_ct/TSG_CT/TSGC_92e/Docs/CP-211253.zip" TargetMode="External"/><Relationship Id="rId206" Type="http://schemas.openxmlformats.org/officeDocument/2006/relationships/hyperlink" Target="https://www.3gpp.org/ftp/tsg_ct/TSG_CT/TSGC_92e/Docs/CP-211158.zip" TargetMode="External"/><Relationship Id="rId227" Type="http://schemas.openxmlformats.org/officeDocument/2006/relationships/hyperlink" Target="https://www.3gpp.org/ftp/tsg_ct/TSG_CT/TSGC_92e/Docs/CP-211024.zip" TargetMode="External"/><Relationship Id="rId248" Type="http://schemas.openxmlformats.org/officeDocument/2006/relationships/hyperlink" Target="https://www.3gpp.org/ftp/tsg_ct/TSG_CT/TSGC_92e/Docs/CP-211165.zip" TargetMode="External"/><Relationship Id="rId269" Type="http://schemas.openxmlformats.org/officeDocument/2006/relationships/hyperlink" Target="https://www.3gpp.org/ftp/tsg_ct/TSG_CT/TSGC_92e/Docs/CP-211119.zip" TargetMode="External"/><Relationship Id="rId12" Type="http://schemas.openxmlformats.org/officeDocument/2006/relationships/hyperlink" Target="https://www.3gpp.org/ftp/tsg_ct/TSG_CT/TSGC_92e/Docs/CP-211021.zip" TargetMode="External"/><Relationship Id="rId33" Type="http://schemas.openxmlformats.org/officeDocument/2006/relationships/hyperlink" Target="https://www.3gpp.org/ftp/tsg_ct/TSG_CT/TSGC_92e/Docs/CP-211016.zip" TargetMode="External"/><Relationship Id="rId108" Type="http://schemas.openxmlformats.org/officeDocument/2006/relationships/hyperlink" Target="https://www.3gpp.org/ftp/tsg_ct/TSG_CT/TSGC_92e/Docs/CP-211134.zip" TargetMode="External"/><Relationship Id="rId129" Type="http://schemas.openxmlformats.org/officeDocument/2006/relationships/hyperlink" Target="https://www.3gpp.org/ftp/tsg_ct/TSG_CT/TSGC_92e/Docs/CP-211286.zip" TargetMode="External"/><Relationship Id="rId280" Type="http://schemas.openxmlformats.org/officeDocument/2006/relationships/hyperlink" Target="https://www.3gpp.org/ftp/tsg_ct/TSG_CT/TSGC_92e/Docs/CP-211275.zip" TargetMode="External"/><Relationship Id="rId315" Type="http://schemas.openxmlformats.org/officeDocument/2006/relationships/hyperlink" Target="https://www.3gpp.org/ftp/tsg_ct/TSG_CT/TSGC_92e/Docs/CP-211087.zip" TargetMode="External"/><Relationship Id="rId54" Type="http://schemas.openxmlformats.org/officeDocument/2006/relationships/hyperlink" Target="https://www.3gpp.org/ftp/tsg_ct/TSG_CT/TSGC_92e/Docs/CP-211263.zip" TargetMode="External"/><Relationship Id="rId75" Type="http://schemas.openxmlformats.org/officeDocument/2006/relationships/hyperlink" Target="https://www.3gpp.org/ftp/tsg_ct/TSG_CT/TSGC_92e/Docs/CP-211236.zip" TargetMode="External"/><Relationship Id="rId96" Type="http://schemas.openxmlformats.org/officeDocument/2006/relationships/hyperlink" Target="https://www.3gpp.org/ftp/tsg_ct/TSG_CT/TSGC_92e/Docs/CP-211220.zip" TargetMode="External"/><Relationship Id="rId140" Type="http://schemas.openxmlformats.org/officeDocument/2006/relationships/hyperlink" Target="https://www.3gpp.org/ftp/tsg_ct/TSG_CT/TSGC_92e/Docs/CP-211112.zip" TargetMode="External"/><Relationship Id="rId161" Type="http://schemas.openxmlformats.org/officeDocument/2006/relationships/hyperlink" Target="https://www.3gpp.org/ftp/tsg_ct/TSG_CT/TSGC_92e/Docs/CP-211052.zip" TargetMode="External"/><Relationship Id="rId182" Type="http://schemas.openxmlformats.org/officeDocument/2006/relationships/hyperlink" Target="https://www.3gpp.org/ftp/tsg_ct/TSG_CT/TSGC_92e/Docs/CP-211243.zip" TargetMode="External"/><Relationship Id="rId217" Type="http://schemas.openxmlformats.org/officeDocument/2006/relationships/hyperlink" Target="https://www.3gpp.org/ftp/tsg_ct/TSG_CT/TSGC_92e/Docs/CP-211160.zip" TargetMode="External"/><Relationship Id="rId6" Type="http://schemas.openxmlformats.org/officeDocument/2006/relationships/footnotes" Target="footnotes.xml"/><Relationship Id="rId238" Type="http://schemas.openxmlformats.org/officeDocument/2006/relationships/hyperlink" Target="https://www.3gpp.org/ftp/tsg_ct/TSG_CT/TSGC_92e/Docs/CP-211214.zip" TargetMode="External"/><Relationship Id="rId259" Type="http://schemas.openxmlformats.org/officeDocument/2006/relationships/hyperlink" Target="https://www.3gpp.org/ftp/tsg_ct/TSG_CT/TSGC_92e/Docs/CP-211223.zip" TargetMode="External"/><Relationship Id="rId23" Type="http://schemas.openxmlformats.org/officeDocument/2006/relationships/hyperlink" Target="https://www.3gpp.org/ftp/tsg_ct/TSG_CT/TSGC_92e/Docs/CP-211295.zip" TargetMode="External"/><Relationship Id="rId119" Type="http://schemas.openxmlformats.org/officeDocument/2006/relationships/hyperlink" Target="https://www.3gpp.org/ftp/tsg_ct/TSG_CT/TSGC_92e/Docs/CP-211077.zip" TargetMode="External"/><Relationship Id="rId270" Type="http://schemas.openxmlformats.org/officeDocument/2006/relationships/hyperlink" Target="https://www.3gpp.org/ftp/tsg_ct/TSG_CT/TSGC_92e/Docs/CP-211267.zip" TargetMode="External"/><Relationship Id="rId291" Type="http://schemas.openxmlformats.org/officeDocument/2006/relationships/hyperlink" Target="https://www.3gpp.org/ftp/tsg_ct/TSG_CT/TSGC_92e/Docs/CP-211139.zip" TargetMode="External"/><Relationship Id="rId305" Type="http://schemas.openxmlformats.org/officeDocument/2006/relationships/hyperlink" Target="https://www.3gpp.org/ftp/tsg_ct/TSG_CT/TSGC_92e/Docs/CP-211161.zip" TargetMode="External"/><Relationship Id="rId326" Type="http://schemas.openxmlformats.org/officeDocument/2006/relationships/fontTable" Target="fontTable.xml"/><Relationship Id="rId44" Type="http://schemas.openxmlformats.org/officeDocument/2006/relationships/hyperlink" Target="https://www.3gpp.org/ftp/tsg_ct/TSG_CT/TSGC_92e/Docs/CP-211205.zip" TargetMode="External"/><Relationship Id="rId65" Type="http://schemas.openxmlformats.org/officeDocument/2006/relationships/hyperlink" Target="https://www.3gpp.org/ftp/tsg_ct/TSG_CT/TSGC_92e/Docs/CP-211079.zip" TargetMode="External"/><Relationship Id="rId86" Type="http://schemas.openxmlformats.org/officeDocument/2006/relationships/hyperlink" Target="https://www.3gpp.org/ftp/tsg_ct/TSG_CT/TSGC_92e/Docs/CP-211304.zip" TargetMode="External"/><Relationship Id="rId130" Type="http://schemas.openxmlformats.org/officeDocument/2006/relationships/hyperlink" Target="https://www.3gpp.org/ftp/tsg_ct/TSG_CT/TSGC_92e/Docs/CP-211193.zip" TargetMode="External"/><Relationship Id="rId151" Type="http://schemas.openxmlformats.org/officeDocument/2006/relationships/hyperlink" Target="https://www.3gpp.org/ftp/tsg_ct/TSG_CT/TSGC_92e/Docs/CP-211043.zip" TargetMode="External"/><Relationship Id="rId172" Type="http://schemas.openxmlformats.org/officeDocument/2006/relationships/hyperlink" Target="https://www.3gpp.org/ftp/tsg_ct/TSG_CT/TSGC_92e/Docs/CP-211284.zip" TargetMode="External"/><Relationship Id="rId193" Type="http://schemas.openxmlformats.org/officeDocument/2006/relationships/hyperlink" Target="https://www.3gpp.org/ftp/tsg_ct/TSG_CT/TSGC_92e/Docs/CP-211254.zip" TargetMode="External"/><Relationship Id="rId207" Type="http://schemas.openxmlformats.org/officeDocument/2006/relationships/hyperlink" Target="https://www.3gpp.org/ftp/tsg_ct/TSG_CT/TSGC_92e/Docs/CP-211144.zip" TargetMode="External"/><Relationship Id="rId228" Type="http://schemas.openxmlformats.org/officeDocument/2006/relationships/hyperlink" Target="https://www.3gpp.org/ftp/tsg_ct/TSG_CT/TSGC_92e/Docs/CP-211169.zip" TargetMode="External"/><Relationship Id="rId249" Type="http://schemas.openxmlformats.org/officeDocument/2006/relationships/hyperlink" Target="https://www.3gpp.org/ftp/tsg_ct/TSG_CT/TSGC_92e/Docs/CP-211035.zip" TargetMode="External"/><Relationship Id="rId13" Type="http://schemas.openxmlformats.org/officeDocument/2006/relationships/hyperlink" Target="https://www.3gpp.org/ftp/tsg_ct/TSG_CT/TSGC_92e/Docs/CP-211003.zip" TargetMode="External"/><Relationship Id="rId109" Type="http://schemas.openxmlformats.org/officeDocument/2006/relationships/hyperlink" Target="https://www.3gpp.org/ftp/tsg_ct/TSG_CT/TSGC_92e/Docs/CP-211127.zip" TargetMode="External"/><Relationship Id="rId260" Type="http://schemas.openxmlformats.org/officeDocument/2006/relationships/hyperlink" Target="https://www.3gpp.org/ftp/tsg_ct/TSG_CT/TSGC_92e/Docs/CP-211031.zip" TargetMode="External"/><Relationship Id="rId281" Type="http://schemas.openxmlformats.org/officeDocument/2006/relationships/hyperlink" Target="https://www.3gpp.org/ftp/tsg_ct/TSG_CT/TSGC_92e/Docs/CP-211039.zip" TargetMode="External"/><Relationship Id="rId316" Type="http://schemas.openxmlformats.org/officeDocument/2006/relationships/hyperlink" Target="https://www.3gpp.org/ftp/tsg_ct/TSG_CT/TSGC_92e/Docs/CP-211085.zip" TargetMode="External"/><Relationship Id="rId34" Type="http://schemas.openxmlformats.org/officeDocument/2006/relationships/hyperlink" Target="https://www.3gpp.org/ftp/tsg_ct/TSG_CT/TSGC_92e/Docs/CP-211017.zip" TargetMode="External"/><Relationship Id="rId55" Type="http://schemas.openxmlformats.org/officeDocument/2006/relationships/hyperlink" Target="https://www.3gpp.org/ftp/tsg_ct/TSG_CT/TSGC_92e/Docs/CP-211317.zip" TargetMode="External"/><Relationship Id="rId76" Type="http://schemas.openxmlformats.org/officeDocument/2006/relationships/hyperlink" Target="https://www.3gpp.org/ftp/tsg_ct/TSG_CT/TSGC_92e/Docs/CP-211237.zip" TargetMode="External"/><Relationship Id="rId97" Type="http://schemas.openxmlformats.org/officeDocument/2006/relationships/hyperlink" Target="https://www.3gpp.org/ftp/tsg_ct/TSG_CT/TSGC_92e/Docs/CP-211068.zip" TargetMode="External"/><Relationship Id="rId120" Type="http://schemas.openxmlformats.org/officeDocument/2006/relationships/hyperlink" Target="https://www.3gpp.org/ftp/tsg_ct/TSG_CT/TSGC_92e/Docs/CP-211061.zip" TargetMode="External"/><Relationship Id="rId141" Type="http://schemas.openxmlformats.org/officeDocument/2006/relationships/hyperlink" Target="https://www.3gpp.org/ftp/tsg_ct/TSG_CT/TSGC_92e/Docs/CP-211113.zip" TargetMode="External"/><Relationship Id="rId7" Type="http://schemas.openxmlformats.org/officeDocument/2006/relationships/endnotes" Target="endnotes.xml"/><Relationship Id="rId162" Type="http://schemas.openxmlformats.org/officeDocument/2006/relationships/hyperlink" Target="https://www.3gpp.org/ftp/tsg_ct/TSG_CT/TSGC_92e/Docs/CP-211053.zip" TargetMode="External"/><Relationship Id="rId183" Type="http://schemas.openxmlformats.org/officeDocument/2006/relationships/hyperlink" Target="https://www.3gpp.org/ftp/tsg_ct/TSG_CT/TSGC_92e/Docs/CP-211244.zip" TargetMode="External"/><Relationship Id="rId218" Type="http://schemas.openxmlformats.org/officeDocument/2006/relationships/hyperlink" Target="https://www.3gpp.org/ftp/tsg_ct/TSG_CT/TSGC_92e/Docs/CP-211037.zip" TargetMode="External"/><Relationship Id="rId239" Type="http://schemas.openxmlformats.org/officeDocument/2006/relationships/hyperlink" Target="https://www.3gpp.org/ftp/tsg_ct/TSG_CT/TSGC_92e/Docs/CP-211023.zip" TargetMode="External"/><Relationship Id="rId250" Type="http://schemas.openxmlformats.org/officeDocument/2006/relationships/hyperlink" Target="https://www.3gpp.org/ftp/tsg_ct/TSG_CT/TSGC_92e/Docs/CP-211136.zip" TargetMode="External"/><Relationship Id="rId271" Type="http://schemas.openxmlformats.org/officeDocument/2006/relationships/hyperlink" Target="https://www.3gpp.org/ftp/tsg_ct/TSG_CT/TSGC_92e/Docs/CP-211025.zip" TargetMode="External"/><Relationship Id="rId292" Type="http://schemas.openxmlformats.org/officeDocument/2006/relationships/hyperlink" Target="https://www.3gpp.org/ftp/tsg_ct/TSG_CT/TSGC_92e/Docs/CP-211022.zip" TargetMode="External"/><Relationship Id="rId306" Type="http://schemas.openxmlformats.org/officeDocument/2006/relationships/hyperlink" Target="https://www.3gpp.org/ftp/tsg_ct/TSG_CT/TSGC_92e/Docs/CP-211217.zip" TargetMode="External"/><Relationship Id="rId24" Type="http://schemas.openxmlformats.org/officeDocument/2006/relationships/hyperlink" Target="https://www.3gpp.org/ftp/tsg_ct/TSG_CT/TSGC_92e/Docs/CP-211298.zip" TargetMode="External"/><Relationship Id="rId45" Type="http://schemas.openxmlformats.org/officeDocument/2006/relationships/hyperlink" Target="https://www.3gpp.org/ftp/tsg_ct/TSG_CT/TSGC_92e/Docs/CP-211206.zip" TargetMode="External"/><Relationship Id="rId66" Type="http://schemas.openxmlformats.org/officeDocument/2006/relationships/hyperlink" Target="https://www.3gpp.org/ftp/tsg_ct/TSG_CT/TSGC_92e/Docs/CP-211080.zip" TargetMode="External"/><Relationship Id="rId87" Type="http://schemas.openxmlformats.org/officeDocument/2006/relationships/hyperlink" Target="https://www.3gpp.org/ftp/tsg_ct/TSG_CT/TSGC_92e/Docs/CP-211261.zip" TargetMode="External"/><Relationship Id="rId110" Type="http://schemas.openxmlformats.org/officeDocument/2006/relationships/hyperlink" Target="https://www.3gpp.org/ftp/tsg_ct/TSG_CT/TSGC_92e/Docs/CP-211260.zip" TargetMode="External"/><Relationship Id="rId131" Type="http://schemas.openxmlformats.org/officeDocument/2006/relationships/hyperlink" Target="https://www.3gpp.org/ftp/tsg_ct/TSG_CT/TSGC_92e/Docs/CP-211197.zip" TargetMode="External"/><Relationship Id="rId327" Type="http://schemas.openxmlformats.org/officeDocument/2006/relationships/theme" Target="theme/theme1.xml"/><Relationship Id="rId152" Type="http://schemas.openxmlformats.org/officeDocument/2006/relationships/hyperlink" Target="https://www.3gpp.org/ftp/tsg_ct/TSG_CT/TSGC_92e/Docs/CP-211044.zip" TargetMode="External"/><Relationship Id="rId173" Type="http://schemas.openxmlformats.org/officeDocument/2006/relationships/hyperlink" Target="https://www.3gpp.org/ftp/tsg_ct/TSG_CT/TSGC_92e/Docs/CP-211150.zip" TargetMode="External"/><Relationship Id="rId194" Type="http://schemas.openxmlformats.org/officeDocument/2006/relationships/hyperlink" Target="https://www.3gpp.org/ftp/tsg_ct/TSG_CT/TSGC_92e/Docs/CP-211255.zip" TargetMode="External"/><Relationship Id="rId208" Type="http://schemas.openxmlformats.org/officeDocument/2006/relationships/hyperlink" Target="https://www.3gpp.org/ftp/tsg_ct/TSG_CT/TSGC_92e/Docs/CP-211163.zip" TargetMode="External"/><Relationship Id="rId229" Type="http://schemas.openxmlformats.org/officeDocument/2006/relationships/hyperlink" Target="https://www.3gpp.org/ftp/tsg_ct/TSG_CT/TSGC_92e/Docs/CP-211154.zip" TargetMode="External"/><Relationship Id="rId240" Type="http://schemas.openxmlformats.org/officeDocument/2006/relationships/hyperlink" Target="https://www.3gpp.org/ftp/tsg_ct/TSG_CT/TSGC_92e/Docs/CP-211034.zip" TargetMode="External"/><Relationship Id="rId261" Type="http://schemas.openxmlformats.org/officeDocument/2006/relationships/hyperlink" Target="https://www.3gpp.org/ftp/tsg_ct/TSG_CT/TSGC_92e/Docs/CP-211149.zip" TargetMode="External"/><Relationship Id="rId14" Type="http://schemas.openxmlformats.org/officeDocument/2006/relationships/hyperlink" Target="https://www.3gpp.org/ftp/tsg_ct/TSG_CT/TSGC_92e/Docs/CP-211300.zip" TargetMode="External"/><Relationship Id="rId30" Type="http://schemas.openxmlformats.org/officeDocument/2006/relationships/hyperlink" Target="https://www.3gpp.org/ftp/tsg_ct/TSG_CT/TSGC_92e/Docs/CP-211014.zip" TargetMode="External"/><Relationship Id="rId35" Type="http://schemas.openxmlformats.org/officeDocument/2006/relationships/hyperlink" Target="https://www.3gpp.org/ftp/tsg_ct/TSG_CT/TSGC_92e/Docs/CP-211018.zip" TargetMode="External"/><Relationship Id="rId56" Type="http://schemas.openxmlformats.org/officeDocument/2006/relationships/hyperlink" Target="https://www.3gpp.org/ftp/tsg_ct/TSG_CT/TSGC_92e/Docs/CP-211070.zip" TargetMode="External"/><Relationship Id="rId77" Type="http://schemas.openxmlformats.org/officeDocument/2006/relationships/hyperlink" Target="https://www.3gpp.org/ftp/tsg_ct/TSG_CT/TSGC_92e/Docs/CP-211264.zip" TargetMode="External"/><Relationship Id="rId100" Type="http://schemas.openxmlformats.org/officeDocument/2006/relationships/hyperlink" Target="https://www.3gpp.org/ftp/tsg_ct/TSG_CT/TSGC_92e/Docs/CP-211215.zip" TargetMode="External"/><Relationship Id="rId105" Type="http://schemas.openxmlformats.org/officeDocument/2006/relationships/hyperlink" Target="https://www.3gpp.org/ftp/tsg_ct/TSG_CT/TSGC_92e/Docs/CP-211170.zip" TargetMode="External"/><Relationship Id="rId126" Type="http://schemas.openxmlformats.org/officeDocument/2006/relationships/hyperlink" Target="https://www.3gpp.org/ftp/tsg_ct/TSG_CT/TSGC_92e/Docs/CP-211117.zip" TargetMode="External"/><Relationship Id="rId147" Type="http://schemas.openxmlformats.org/officeDocument/2006/relationships/hyperlink" Target="https://www.3gpp.org/ftp/tsg_ct/TSG_CT/TSGC_92e/Docs/CP-211194.zip" TargetMode="External"/><Relationship Id="rId168" Type="http://schemas.openxmlformats.org/officeDocument/2006/relationships/hyperlink" Target="https://www.3gpp.org/ftp/tsg_ct/TSG_CT/TSGC_92e/Docs/CP-211075.zip" TargetMode="External"/><Relationship Id="rId282" Type="http://schemas.openxmlformats.org/officeDocument/2006/relationships/hyperlink" Target="https://www.3gpp.org/ftp/tsg_ct/TSG_CT/TSGC_92e/Docs/CP-211142.zip" TargetMode="External"/><Relationship Id="rId312" Type="http://schemas.openxmlformats.org/officeDocument/2006/relationships/hyperlink" Target="https://www.3gpp.org/ftp/tsg_ct/TSG_CT/TSGC_92e/Docs/CP-211240.zip" TargetMode="External"/><Relationship Id="rId317" Type="http://schemas.openxmlformats.org/officeDocument/2006/relationships/hyperlink" Target="https://www.3gpp.org/ftp/tsg_ct/TSG_CT/TSGC_92e/Docs/CP-211122.zip" TargetMode="External"/><Relationship Id="rId8" Type="http://schemas.openxmlformats.org/officeDocument/2006/relationships/hyperlink" Target="https://www.3gpp.org/ftp/tsg_ct/TSG_CT/TSGC_91e/Docs/CP-210001.zip" TargetMode="External"/><Relationship Id="rId51" Type="http://schemas.openxmlformats.org/officeDocument/2006/relationships/hyperlink" Target="https://www.3gpp.org/ftp/tsg_ct/TSG_CT/TSGC_92e/Docs/CP-211222.zip" TargetMode="External"/><Relationship Id="rId72" Type="http://schemas.openxmlformats.org/officeDocument/2006/relationships/hyperlink" Target="https://www.3gpp.org/ftp/tsg_ct/TSG_CT/TSGC_92e/Docs/CP-211098.zip" TargetMode="External"/><Relationship Id="rId93" Type="http://schemas.openxmlformats.org/officeDocument/2006/relationships/hyperlink" Target="https://www.3gpp.org/ftp/tsg_ct/TSG_CT/TSGC_92e/Docs/CP-211063.zip" TargetMode="External"/><Relationship Id="rId98" Type="http://schemas.openxmlformats.org/officeDocument/2006/relationships/hyperlink" Target="https://www.3gpp.org/ftp/tsg_ct/TSG_CT/TSGC_92e/Docs/CP-211062.zip" TargetMode="External"/><Relationship Id="rId121" Type="http://schemas.openxmlformats.org/officeDocument/2006/relationships/hyperlink" Target="https://www.3gpp.org/ftp/tsg_ct/TSG_CT/TSGC_92e/Docs/CP-211309.zip" TargetMode="External"/><Relationship Id="rId142" Type="http://schemas.openxmlformats.org/officeDocument/2006/relationships/hyperlink" Target="https://www.3gpp.org/ftp/tsg_ct/TSG_CT/TSGC_92e/Docs/CP-211114.zip" TargetMode="External"/><Relationship Id="rId163" Type="http://schemas.openxmlformats.org/officeDocument/2006/relationships/hyperlink" Target="https://www.3gpp.org/ftp/tsg_ct/TSG_CT/TSGC_92e/Docs/CP-211054.zip" TargetMode="External"/><Relationship Id="rId184" Type="http://schemas.openxmlformats.org/officeDocument/2006/relationships/hyperlink" Target="https://www.3gpp.org/ftp/tsg_ct/TSG_CT/TSGC_92e/Docs/CP-211245.zip" TargetMode="External"/><Relationship Id="rId189" Type="http://schemas.openxmlformats.org/officeDocument/2006/relationships/hyperlink" Target="https://www.3gpp.org/ftp/tsg_ct/TSG_CT/TSGC_92e/Docs/CP-211250.zip" TargetMode="External"/><Relationship Id="rId219" Type="http://schemas.openxmlformats.org/officeDocument/2006/relationships/hyperlink" Target="https://www.3gpp.org/ftp/tsg_ct/TSG_CT/TSGC_92e/Docs/CP-211159.zip" TargetMode="External"/><Relationship Id="rId3" Type="http://schemas.openxmlformats.org/officeDocument/2006/relationships/styles" Target="styles.xml"/><Relationship Id="rId214" Type="http://schemas.openxmlformats.org/officeDocument/2006/relationships/hyperlink" Target="https://www.3gpp.org/ftp/tsg_ct/TSG_CT/TSGC_92e/Docs/CP-211038.zip" TargetMode="External"/><Relationship Id="rId230" Type="http://schemas.openxmlformats.org/officeDocument/2006/relationships/hyperlink" Target="https://www.3gpp.org/ftp/tsg_ct/TSG_CT/TSGC_92e/Docs/CP-211040.zip" TargetMode="External"/><Relationship Id="rId235" Type="http://schemas.openxmlformats.org/officeDocument/2006/relationships/hyperlink" Target="https://www.3gpp.org/ftp/tsg_ct/TSG_CT/TSGC_92e/Docs/CP-211181.zip" TargetMode="External"/><Relationship Id="rId251" Type="http://schemas.openxmlformats.org/officeDocument/2006/relationships/hyperlink" Target="https://www.3gpp.org/ftp/tsg_ct/TSG_CT/TSGC_92e/Docs/CP-211174.zip" TargetMode="External"/><Relationship Id="rId256" Type="http://schemas.openxmlformats.org/officeDocument/2006/relationships/hyperlink" Target="https://www.3gpp.org/ftp/tsg_ct/TSG_CT/TSGC_92e/Docs/CP-211273.zip" TargetMode="External"/><Relationship Id="rId277" Type="http://schemas.openxmlformats.org/officeDocument/2006/relationships/hyperlink" Target="https://www.3gpp.org/ftp/tsg_ct/TSG_CT/TSGC_92e/Docs/CP-211036.zip" TargetMode="External"/><Relationship Id="rId298" Type="http://schemas.openxmlformats.org/officeDocument/2006/relationships/hyperlink" Target="https://www.3gpp.org/ftp/tsg_ct/TSG_CT/TSGC_92e/Docs/CP-211189.zip" TargetMode="External"/><Relationship Id="rId25" Type="http://schemas.openxmlformats.org/officeDocument/2006/relationships/hyperlink" Target="https://www.3gpp.org/ftp/tsg_ct/TSG_CT/TSGC_92e/Docs/CP-211299.zip" TargetMode="External"/><Relationship Id="rId46" Type="http://schemas.openxmlformats.org/officeDocument/2006/relationships/hyperlink" Target="https://www.3gpp.org/ftp/tsg_ct/TSG_CT/TSGC_92e/Docs/CP-211207.zip" TargetMode="External"/><Relationship Id="rId67" Type="http://schemas.openxmlformats.org/officeDocument/2006/relationships/hyperlink" Target="https://www.3gpp.org/ftp/tsg_ct/TSG_CT/TSGC_92e/Docs/CP-211081.zip" TargetMode="External"/><Relationship Id="rId116" Type="http://schemas.openxmlformats.org/officeDocument/2006/relationships/hyperlink" Target="https://www.3gpp.org/ftp/tsg_ct/TSG_CT/TSGC_92e/Docs/CP-211064.zip" TargetMode="External"/><Relationship Id="rId137" Type="http://schemas.openxmlformats.org/officeDocument/2006/relationships/hyperlink" Target="https://www.3gpp.org/ftp/tsg_ct/TSG_CT/TSGC_92e/Docs/CP-211184.zip" TargetMode="External"/><Relationship Id="rId158" Type="http://schemas.openxmlformats.org/officeDocument/2006/relationships/hyperlink" Target="https://www.3gpp.org/ftp/tsg_ct/TSG_CT/TSGC_92e/Docs/CP-211049.zip" TargetMode="External"/><Relationship Id="rId272" Type="http://schemas.openxmlformats.org/officeDocument/2006/relationships/hyperlink" Target="https://www.3gpp.org/ftp/tsg_ct/TSG_CT/TSGC_92e/Docs/CP-211033.zip" TargetMode="External"/><Relationship Id="rId293" Type="http://schemas.openxmlformats.org/officeDocument/2006/relationships/hyperlink" Target="https://www.3gpp.org/ftp/tsg_ct/TSG_CT/TSGC_92e/Docs/CP-211259.zip" TargetMode="External"/><Relationship Id="rId302" Type="http://schemas.openxmlformats.org/officeDocument/2006/relationships/hyperlink" Target="https://www.3gpp.org/ftp/tsg_ct/TSG_CT/TSGC_92e/Docs/CP-211270.zip" TargetMode="External"/><Relationship Id="rId307" Type="http://schemas.openxmlformats.org/officeDocument/2006/relationships/hyperlink" Target="https://www.3gpp.org/ftp/tsg_ct/TSG_CT/TSGC_92e/Docs/CP-211123.zip" TargetMode="External"/><Relationship Id="rId323" Type="http://schemas.openxmlformats.org/officeDocument/2006/relationships/footer" Target="footer1.xml"/><Relationship Id="rId20" Type="http://schemas.openxmlformats.org/officeDocument/2006/relationships/hyperlink" Target="https://www.3gpp.org/ftp/tsg_ct/TSG_CT/TSGC_92e/Docs/CP-211297.zip" TargetMode="External"/><Relationship Id="rId41" Type="http://schemas.openxmlformats.org/officeDocument/2006/relationships/hyperlink" Target="https://www.3gpp.org/ftp/tsg_ct/TSG_CT/TSGC_92e/Docs/CP-211126.zip" TargetMode="External"/><Relationship Id="rId62" Type="http://schemas.openxmlformats.org/officeDocument/2006/relationships/hyperlink" Target="https://www.3gpp.org/ftp/tsg_ct/TSG_CT/TSGC_92e/Docs/CP-211078.zip" TargetMode="External"/><Relationship Id="rId83" Type="http://schemas.openxmlformats.org/officeDocument/2006/relationships/hyperlink" Target="https://www.3gpp.org/ftp/tsg_ct/TSG_CT/TSGC_92e/Docs/CP-211287.zip" TargetMode="External"/><Relationship Id="rId88" Type="http://schemas.openxmlformats.org/officeDocument/2006/relationships/hyperlink" Target="https://www.3gpp.org/ftp/tsg_ct/TSG_CT/TSGC_92e/Docs/CP-211262.zip" TargetMode="External"/><Relationship Id="rId111" Type="http://schemas.openxmlformats.org/officeDocument/2006/relationships/hyperlink" Target="https://www.3gpp.org/ftp/tsg_ct/TSG_CT/TSGC_92e/Docs/CP-211069.zip" TargetMode="External"/><Relationship Id="rId132" Type="http://schemas.openxmlformats.org/officeDocument/2006/relationships/hyperlink" Target="https://www.3gpp.org/ftp/tsg_ct/TSG_CT/TSGC_92e/Docs/CP-211088.zip" TargetMode="External"/><Relationship Id="rId153" Type="http://schemas.openxmlformats.org/officeDocument/2006/relationships/hyperlink" Target="https://www.3gpp.org/ftp/tsg_ct/TSG_CT/TSGC_92e/Docs/CP-211103.zip" TargetMode="External"/><Relationship Id="rId174" Type="http://schemas.openxmlformats.org/officeDocument/2006/relationships/hyperlink" Target="https://www.3gpp.org/ftp/tsg_ct/TSG_CT/TSGC_92e/Docs/CP-211156.zip" TargetMode="External"/><Relationship Id="rId179" Type="http://schemas.openxmlformats.org/officeDocument/2006/relationships/hyperlink" Target="https://www.3gpp.org/ftp/tsg_ct/TSG_CT/TSGC_92e/Docs/CP-211230.zip" TargetMode="External"/><Relationship Id="rId195" Type="http://schemas.openxmlformats.org/officeDocument/2006/relationships/hyperlink" Target="https://www.3gpp.org/ftp/tsg_ct/TSG_CT/TSGC_92e/Docs/CP-211256.zip" TargetMode="External"/><Relationship Id="rId209" Type="http://schemas.openxmlformats.org/officeDocument/2006/relationships/hyperlink" Target="https://www.3gpp.org/ftp/tsg_ct/TSG_CT/TSGC_92e/Docs/CP-211145.zip" TargetMode="External"/><Relationship Id="rId190" Type="http://schemas.openxmlformats.org/officeDocument/2006/relationships/hyperlink" Target="https://www.3gpp.org/ftp/tsg_ct/TSG_CT/TSGC_92e/Docs/CP-211251.zip" TargetMode="External"/><Relationship Id="rId204" Type="http://schemas.openxmlformats.org/officeDocument/2006/relationships/hyperlink" Target="https://www.3gpp.org/ftp/tsg_ct/TSG_CT/TSGC_92e/Docs/CP-211028.zip" TargetMode="External"/><Relationship Id="rId220" Type="http://schemas.openxmlformats.org/officeDocument/2006/relationships/hyperlink" Target="https://www.3gpp.org/ftp/tsg_ct/TSG_CT/TSGC_92e/Docs/CP-211226.zip" TargetMode="External"/><Relationship Id="rId225" Type="http://schemas.openxmlformats.org/officeDocument/2006/relationships/hyperlink" Target="https://www.3gpp.org/ftp/tsg_ct/TSG_CT/TSGC_92e/Docs/CP-211280.zip" TargetMode="External"/><Relationship Id="rId241" Type="http://schemas.openxmlformats.org/officeDocument/2006/relationships/hyperlink" Target="https://www.3gpp.org/ftp/tsg_ct/TSG_CT/TSGC_92e/Docs/CP-211310.zip" TargetMode="External"/><Relationship Id="rId246" Type="http://schemas.openxmlformats.org/officeDocument/2006/relationships/hyperlink" Target="https://www.3gpp.org/ftp/tsg_ct/TSG_CT/TSGC_92e/Docs/CP-211041.zip" TargetMode="External"/><Relationship Id="rId267" Type="http://schemas.openxmlformats.org/officeDocument/2006/relationships/hyperlink" Target="https://www.3gpp.org/ftp/tsg_ct/TSG_CT/TSGC_92e/Docs/CP-211104.zip" TargetMode="External"/><Relationship Id="rId288" Type="http://schemas.openxmlformats.org/officeDocument/2006/relationships/hyperlink" Target="https://www.3gpp.org/ftp/tsg_ct/TSG_CT/TSGC_92e/Docs/CP-211133.zip" TargetMode="External"/><Relationship Id="rId15" Type="http://schemas.openxmlformats.org/officeDocument/2006/relationships/hyperlink" Target="https://www.3gpp.org/ftp/tsg_ct/TSG_CT/TSGC_92e/Docs/CP-211289.zip" TargetMode="External"/><Relationship Id="rId36" Type="http://schemas.openxmlformats.org/officeDocument/2006/relationships/hyperlink" Target="https://www.3gpp.org/ftp/tsg_ct/TSG_CT/TSGC_92e/Docs/CP-211019.zip" TargetMode="External"/><Relationship Id="rId57" Type="http://schemas.openxmlformats.org/officeDocument/2006/relationships/hyperlink" Target="https://www.3gpp.org/ftp/tsg_ct/TSG_CT/TSGC_92e/Docs/CP-211071.zip" TargetMode="External"/><Relationship Id="rId106" Type="http://schemas.openxmlformats.org/officeDocument/2006/relationships/hyperlink" Target="https://www.3gpp.org/ftp/tsg_ct/TSG_CT/TSGC_92e/Docs/CP-211171.zip" TargetMode="External"/><Relationship Id="rId127" Type="http://schemas.openxmlformats.org/officeDocument/2006/relationships/hyperlink" Target="https://www.3gpp.org/ftp/tsg_ct/TSG_CT/TSGC_92e/Docs/CP-211118.zip" TargetMode="External"/><Relationship Id="rId262" Type="http://schemas.openxmlformats.org/officeDocument/2006/relationships/hyperlink" Target="https://www.3gpp.org/ftp/tsg_ct/TSG_CT/TSGC_92e/Docs/CP-211190.zip" TargetMode="External"/><Relationship Id="rId283" Type="http://schemas.openxmlformats.org/officeDocument/2006/relationships/hyperlink" Target="https://www.3gpp.org/ftp/tsg_ct/TSG_CT/TSGC_92e/Docs/CP-211167.zip" TargetMode="External"/><Relationship Id="rId313" Type="http://schemas.openxmlformats.org/officeDocument/2006/relationships/hyperlink" Target="https://www.3gpp.org/ftp/tsg_ct/TSG_CT/TSGC_92e/Docs/CP-211241.zip" TargetMode="External"/><Relationship Id="rId318" Type="http://schemas.openxmlformats.org/officeDocument/2006/relationships/hyperlink" Target="https://www.3gpp.org/ftp/tsg_ct/TSG_CT/TSGC_92e/Docs/CP-211321.zip" TargetMode="External"/><Relationship Id="rId10" Type="http://schemas.openxmlformats.org/officeDocument/2006/relationships/hyperlink" Target="https://www.3gpp.org/ftp/tsg_ct/TSG_CT/TSGC_92e/Docs/CP-211021.zip" TargetMode="External"/><Relationship Id="rId31" Type="http://schemas.openxmlformats.org/officeDocument/2006/relationships/hyperlink" Target="https://www.3gpp.org/ftp/tsg_ct/TSG_CT/TSGC_92e/Docs/CP-211015.zip" TargetMode="External"/><Relationship Id="rId52" Type="http://schemas.openxmlformats.org/officeDocument/2006/relationships/hyperlink" Target="https://www.3gpp.org/ftp/tsg_ct/TSG_CT/TSGC_92e/Docs/CP-211227.zip" TargetMode="External"/><Relationship Id="rId73" Type="http://schemas.openxmlformats.org/officeDocument/2006/relationships/hyperlink" Target="https://www.3gpp.org/ftp/tsg_ct/TSG_CT/TSGC_92e/Docs/CP-211099.zip" TargetMode="External"/><Relationship Id="rId78" Type="http://schemas.openxmlformats.org/officeDocument/2006/relationships/hyperlink" Target="https://www.3gpp.org/ftp/tsg_ct/TSG_CT/TSGC_92e/Docs/CP-211314.zip" TargetMode="External"/><Relationship Id="rId94" Type="http://schemas.openxmlformats.org/officeDocument/2006/relationships/hyperlink" Target="https://www.3gpp.org/ftp/tsg_ct/TSG_CT/TSGC_92e/Docs/CP-211199.zip" TargetMode="External"/><Relationship Id="rId99" Type="http://schemas.openxmlformats.org/officeDocument/2006/relationships/hyperlink" Target="https://www.3gpp.org/ftp/tsg_ct/TSG_CT/TSGC_92e/Docs/CP-211131.zip" TargetMode="External"/><Relationship Id="rId101" Type="http://schemas.openxmlformats.org/officeDocument/2006/relationships/hyperlink" Target="https://www.3gpp.org/ftp/tsg_ct/TSG_CT/TSGC_92e/Docs/CP-211177.zip" TargetMode="External"/><Relationship Id="rId122" Type="http://schemas.openxmlformats.org/officeDocument/2006/relationships/hyperlink" Target="https://www.3gpp.org/ftp/tsg_ct/TSG_CT/TSGC_92e/Docs/CP-211089.zip" TargetMode="External"/><Relationship Id="rId143" Type="http://schemas.openxmlformats.org/officeDocument/2006/relationships/hyperlink" Target="https://www.3gpp.org/ftp/tsg_ct/TSG_CT/TSGC_92e/Docs/CP-211115.zip" TargetMode="External"/><Relationship Id="rId148" Type="http://schemas.openxmlformats.org/officeDocument/2006/relationships/hyperlink" Target="https://www.3gpp.org/ftp/tsg_ct/TSG_CT/TSGC_92e/Docs/CP-211195.zip" TargetMode="External"/><Relationship Id="rId164" Type="http://schemas.openxmlformats.org/officeDocument/2006/relationships/hyperlink" Target="https://www.3gpp.org/ftp/tsg_ct/TSG_CT/TSGC_92e/Docs/CP-211055.zip" TargetMode="External"/><Relationship Id="rId169" Type="http://schemas.openxmlformats.org/officeDocument/2006/relationships/hyperlink" Target="https://www.3gpp.org/ftp/tsg_ct/TSG_CT/TSGC_92e/Docs/CP-211100.zip" TargetMode="External"/><Relationship Id="rId185" Type="http://schemas.openxmlformats.org/officeDocument/2006/relationships/hyperlink" Target="https://www.3gpp.org/ftp/tsg_ct/TSG_CT/TSGC_92e/Docs/CP-211246.zip" TargetMode="External"/><Relationship Id="rId4" Type="http://schemas.openxmlformats.org/officeDocument/2006/relationships/settings" Target="settings.xml"/><Relationship Id="rId9" Type="http://schemas.openxmlformats.org/officeDocument/2006/relationships/hyperlink" Target="mailto:3GPP_TSG_CT@list.etsi.org" TargetMode="External"/><Relationship Id="rId180" Type="http://schemas.openxmlformats.org/officeDocument/2006/relationships/hyperlink" Target="https://www.3gpp.org/ftp/tsg_ct/TSG_CT/TSGC_92e/Docs/CP-211233.zip" TargetMode="External"/><Relationship Id="rId210" Type="http://schemas.openxmlformats.org/officeDocument/2006/relationships/hyperlink" Target="https://www.3gpp.org/ftp/tsg_ct/TSG_CT/TSGC_92e/Docs/CP-211146.zip" TargetMode="External"/><Relationship Id="rId215" Type="http://schemas.openxmlformats.org/officeDocument/2006/relationships/hyperlink" Target="https://www.3gpp.org/ftp/tsg_ct/TSG_CT/TSGC_92e/Docs/CP-211151.zip" TargetMode="External"/><Relationship Id="rId236" Type="http://schemas.openxmlformats.org/officeDocument/2006/relationships/hyperlink" Target="https://www.3gpp.org/ftp/tsg_ct/TSG_CT/TSGC_92e/Docs/CP-211312.zip" TargetMode="External"/><Relationship Id="rId257" Type="http://schemas.openxmlformats.org/officeDocument/2006/relationships/hyperlink" Target="https://www.3gpp.org/ftp/tsg_ct/TSG_CT/TSGC_92e/Docs/CP-211274.zip" TargetMode="External"/><Relationship Id="rId278" Type="http://schemas.openxmlformats.org/officeDocument/2006/relationships/hyperlink" Target="https://www.3gpp.org/ftp/tsg_ct/TSG_CT/TSGC_92e/Docs/CP-211173.zip" TargetMode="External"/><Relationship Id="rId26" Type="http://schemas.openxmlformats.org/officeDocument/2006/relationships/hyperlink" Target="https://www.3gpp.org/ftp/tsg_ct/TSG_CT/TSGC_92e/Docs/CP-211301.zip" TargetMode="External"/><Relationship Id="rId231" Type="http://schemas.openxmlformats.org/officeDocument/2006/relationships/hyperlink" Target="https://www.3gpp.org/ftp/tsg_ct/TSG_CT/TSGC_92e/Docs/CP-211152.zip" TargetMode="External"/><Relationship Id="rId252" Type="http://schemas.openxmlformats.org/officeDocument/2006/relationships/hyperlink" Target="https://www.3gpp.org/ftp/tsg_ct/TSG_CT/TSGC_92e/Docs/CP-211178.zip" TargetMode="External"/><Relationship Id="rId273" Type="http://schemas.openxmlformats.org/officeDocument/2006/relationships/hyperlink" Target="https://www.3gpp.org/ftp/tsg_ct/TSG_CT/TSGC_92e/Docs/CP-211183.zip" TargetMode="External"/><Relationship Id="rId294" Type="http://schemas.openxmlformats.org/officeDocument/2006/relationships/hyperlink" Target="https://www.3gpp.org/ftp/tsg_ct/TSG_CT/TSGC_92e/Docs/CP-211155.zip" TargetMode="External"/><Relationship Id="rId308" Type="http://schemas.openxmlformats.org/officeDocument/2006/relationships/hyperlink" Target="https://www.3gpp.org/ftp/tsg_ct/TSG_CT/TSGC_92e/Docs/CP-211238.zip" TargetMode="External"/><Relationship Id="rId47" Type="http://schemas.openxmlformats.org/officeDocument/2006/relationships/hyperlink" Target="https://www.3gpp.org/ftp/tsg_ct/TSG_CT/TSGC_92e/Docs/CP-211208.zip" TargetMode="External"/><Relationship Id="rId68" Type="http://schemas.openxmlformats.org/officeDocument/2006/relationships/hyperlink" Target="https://www.3gpp.org/ftp/tsg_ct/TSG_CT/TSGC_92e/Docs/CP-211082.zip" TargetMode="External"/><Relationship Id="rId89" Type="http://schemas.openxmlformats.org/officeDocument/2006/relationships/hyperlink" Target="https://www.3gpp.org/ftp/tsg_ct/TSG_CT/TSGC_92e/Docs/CP-211067.zip" TargetMode="External"/><Relationship Id="rId112" Type="http://schemas.openxmlformats.org/officeDocument/2006/relationships/hyperlink" Target="https://www.3gpp.org/ftp/tsg_ct/TSG_CT/TSGC_92e/Docs/CP-211128.zip" TargetMode="External"/><Relationship Id="rId133" Type="http://schemas.openxmlformats.org/officeDocument/2006/relationships/hyperlink" Target="https://www.3gpp.org/ftp/tsg_ct/TSG_CT/TSGC_92e/Docs/CP-211090.zip" TargetMode="External"/><Relationship Id="rId154" Type="http://schemas.openxmlformats.org/officeDocument/2006/relationships/hyperlink" Target="https://www.3gpp.org/ftp/tsg_ct/TSG_CT/TSGC_92e/Docs/CP-211045.zip" TargetMode="External"/><Relationship Id="rId175" Type="http://schemas.openxmlformats.org/officeDocument/2006/relationships/hyperlink" Target="https://www.3gpp.org/ftp/tsg_ct/TSG_CT/TSGC_92e/Docs/CP-211166.zip" TargetMode="External"/><Relationship Id="rId196" Type="http://schemas.openxmlformats.org/officeDocument/2006/relationships/hyperlink" Target="https://www.3gpp.org/ftp/tsg_ct/TSG_CT/TSGC_92e/Docs/CP-211265.zip" TargetMode="External"/><Relationship Id="rId200" Type="http://schemas.openxmlformats.org/officeDocument/2006/relationships/hyperlink" Target="https://www.3gpp.org/ftp/tsg_ct/TSG_CT/TSGC_92e/Docs/CP-211107.zip" TargetMode="External"/><Relationship Id="rId16" Type="http://schemas.openxmlformats.org/officeDocument/2006/relationships/hyperlink" Target="https://www.3gpp.org/ftp/tsg_ct/TSG_CT/TSGC_92e/Docs/CP-211290.zip" TargetMode="External"/><Relationship Id="rId221" Type="http://schemas.openxmlformats.org/officeDocument/2006/relationships/hyperlink" Target="https://www.3gpp.org/ftp/tsg_ct/TSG_CT/TSGC_92e/Docs/CP-211231.zip" TargetMode="External"/><Relationship Id="rId242" Type="http://schemas.openxmlformats.org/officeDocument/2006/relationships/hyperlink" Target="https://www.3gpp.org/ftp/tsg_ct/TSG_CT/TSGC_92e/Docs/CP-211316.zip" TargetMode="External"/><Relationship Id="rId263" Type="http://schemas.openxmlformats.org/officeDocument/2006/relationships/hyperlink" Target="https://www.3gpp.org/ftp/tsg_ct/TSG_CT/TSGC_92e/Docs/CP-211218.zip" TargetMode="External"/><Relationship Id="rId284" Type="http://schemas.openxmlformats.org/officeDocument/2006/relationships/hyperlink" Target="https://www.3gpp.org/ftp/tsg_ct/TSG_CT/TSGC_92e/Docs/CP-211168.zip" TargetMode="External"/><Relationship Id="rId319" Type="http://schemas.openxmlformats.org/officeDocument/2006/relationships/hyperlink" Target="https://www.3gpp.org/ftp/tsg_ct/TSG_CT/TSGC_92e/Docs/CP-211306.zip" TargetMode="External"/><Relationship Id="rId37" Type="http://schemas.openxmlformats.org/officeDocument/2006/relationships/hyperlink" Target="https://www.3gpp.org/ftp/tsg_ct/TSG_CT/TSGC_92e/Docs/CP-211020.zip" TargetMode="External"/><Relationship Id="rId58" Type="http://schemas.openxmlformats.org/officeDocument/2006/relationships/hyperlink" Target="https://www.3gpp.org/ftp/tsg_ct/TSG_CT/TSGC_92e/Docs/CP-211072.zip" TargetMode="External"/><Relationship Id="rId79" Type="http://schemas.openxmlformats.org/officeDocument/2006/relationships/hyperlink" Target="https://www.3gpp.org/ftp/tsg_ct/TSG_CT/TSGC_92e/Docs/CP-211318.zip" TargetMode="External"/><Relationship Id="rId102" Type="http://schemas.openxmlformats.org/officeDocument/2006/relationships/hyperlink" Target="https://www.3gpp.org/ftp/tsg_ct/TSG_CT/TSGC_92e/Docs/CP-211059.zip" TargetMode="External"/><Relationship Id="rId123" Type="http://schemas.openxmlformats.org/officeDocument/2006/relationships/hyperlink" Target="https://www.3gpp.org/ftp/tsg_ct/TSG_CT/TSGC_92e/Docs/CP-211093.zip" TargetMode="External"/><Relationship Id="rId144" Type="http://schemas.openxmlformats.org/officeDocument/2006/relationships/hyperlink" Target="https://www.3gpp.org/ftp/tsg_ct/TSG_CT/TSGC_92e/Docs/CP-211164.zip" TargetMode="External"/><Relationship Id="rId90" Type="http://schemas.openxmlformats.org/officeDocument/2006/relationships/hyperlink" Target="https://www.3gpp.org/ftp/tsg_ct/TSG_CT/TSGC_92e/Docs/CP-211198.zip" TargetMode="External"/><Relationship Id="rId165" Type="http://schemas.openxmlformats.org/officeDocument/2006/relationships/hyperlink" Target="https://www.3gpp.org/ftp/tsg_ct/TSG_CT/TSGC_92e/Docs/CP-211056.zip" TargetMode="External"/><Relationship Id="rId186" Type="http://schemas.openxmlformats.org/officeDocument/2006/relationships/hyperlink" Target="https://www.3gpp.org/ftp/tsg_ct/TSG_CT/TSGC_92e/Docs/CP-211247.zip" TargetMode="External"/><Relationship Id="rId211" Type="http://schemas.openxmlformats.org/officeDocument/2006/relationships/hyperlink" Target="https://www.3gpp.org/ftp/tsg_ct/TSG_CT/TSGC_92e/Docs/CP-211147.zip" TargetMode="External"/><Relationship Id="rId232" Type="http://schemas.openxmlformats.org/officeDocument/2006/relationships/hyperlink" Target="https://www.3gpp.org/ftp/tsg_ct/TSG_CT/TSGC_92e/Docs/CP-211213.zip" TargetMode="External"/><Relationship Id="rId253" Type="http://schemas.openxmlformats.org/officeDocument/2006/relationships/hyperlink" Target="https://www.3gpp.org/ftp/tsg_ct/TSG_CT/TSGC_92e/Docs/CP-211225.zip" TargetMode="External"/><Relationship Id="rId274" Type="http://schemas.openxmlformats.org/officeDocument/2006/relationships/hyperlink" Target="https://www.3gpp.org/ftp/tsg_ct/TSG_CT/TSGC_92e/Docs/CP-211320.zip" TargetMode="External"/><Relationship Id="rId295" Type="http://schemas.openxmlformats.org/officeDocument/2006/relationships/hyperlink" Target="https://www.3gpp.org/ftp/tsg_ct/TSG_CT/TSGC_92e/Docs/CP-211258.zip" TargetMode="External"/><Relationship Id="rId309" Type="http://schemas.openxmlformats.org/officeDocument/2006/relationships/hyperlink" Target="https://www.3gpp.org/ftp/tsg_ct/TSG_CT/TSGC_92e/Docs/CP-211239.zip" TargetMode="External"/><Relationship Id="rId27" Type="http://schemas.openxmlformats.org/officeDocument/2006/relationships/hyperlink" Target="https://www.3gpp.org/ftp/tsg_ct/TSG_CT/TSGC_92e/Docs/CP-211013.zip" TargetMode="External"/><Relationship Id="rId48" Type="http://schemas.openxmlformats.org/officeDocument/2006/relationships/hyperlink" Target="https://www.3gpp.org/ftp/tsg_ct/TSG_CT/TSGC_92e/Docs/CP-211209.zip" TargetMode="External"/><Relationship Id="rId69" Type="http://schemas.openxmlformats.org/officeDocument/2006/relationships/hyperlink" Target="https://www.3gpp.org/ftp/tsg_ct/TSG_CT/TSGC_92e/Docs/CP-211095.zip" TargetMode="External"/><Relationship Id="rId113" Type="http://schemas.openxmlformats.org/officeDocument/2006/relationships/hyperlink" Target="https://www.3gpp.org/ftp/tsg_ct/TSG_CT/TSGC_92e/Docs/CP-211224.zip" TargetMode="External"/><Relationship Id="rId134" Type="http://schemas.openxmlformats.org/officeDocument/2006/relationships/hyperlink" Target="https://www.3gpp.org/ftp/tsg_ct/TSG_CT/TSGC_92e/Docs/CP-211091.zip" TargetMode="External"/><Relationship Id="rId320" Type="http://schemas.openxmlformats.org/officeDocument/2006/relationships/hyperlink" Target="https://www.3gpp.org/ftp/tsg_ct/TSG_CT/TSGC_92e/Docs/CP-211307.zip" TargetMode="External"/><Relationship Id="rId80" Type="http://schemas.openxmlformats.org/officeDocument/2006/relationships/hyperlink" Target="https://www.3gpp.org/ftp/tsg_ct/TSG_CT/TSGC_92e/Docs/CP-211129.zip" TargetMode="External"/><Relationship Id="rId155" Type="http://schemas.openxmlformats.org/officeDocument/2006/relationships/hyperlink" Target="https://www.3gpp.org/ftp/tsg_ct/TSG_CT/TSGC_92e/Docs/CP-211102.zip" TargetMode="External"/><Relationship Id="rId176" Type="http://schemas.openxmlformats.org/officeDocument/2006/relationships/hyperlink" Target="https://www.3gpp.org/ftp/tsg_ct/TSG_CT/TSGC_92e/Docs/CP-211211.zip" TargetMode="External"/><Relationship Id="rId197" Type="http://schemas.openxmlformats.org/officeDocument/2006/relationships/hyperlink" Target="https://www.3gpp.org/ftp/tsg_ct/TSG_CT/TSGC_92e/Docs/CP-211271.zip" TargetMode="External"/><Relationship Id="rId201" Type="http://schemas.openxmlformats.org/officeDocument/2006/relationships/hyperlink" Target="https://www.3gpp.org/ftp/tsg_ct/TSG_CT/TSGC_92e/Docs/CP-211108.zip" TargetMode="External"/><Relationship Id="rId222" Type="http://schemas.openxmlformats.org/officeDocument/2006/relationships/hyperlink" Target="https://www.3gpp.org/ftp/tsg_ct/TSG_CT/TSGC_92e/Docs/CP-211029.zip" TargetMode="External"/><Relationship Id="rId243" Type="http://schemas.openxmlformats.org/officeDocument/2006/relationships/hyperlink" Target="https://www.3gpp.org/ftp/tsg_ct/TSG_CT/TSGC_92e/Docs/CP-211311.zip" TargetMode="External"/><Relationship Id="rId264" Type="http://schemas.openxmlformats.org/officeDocument/2006/relationships/hyperlink" Target="https://www.3gpp.org/ftp/tsg_ct/TSG_CT/TSGC_92e/Docs/CP-211276.zip" TargetMode="External"/><Relationship Id="rId285" Type="http://schemas.openxmlformats.org/officeDocument/2006/relationships/hyperlink" Target="https://www.3gpp.org/ftp/tsg_ct/TSG_CT/TSGC_92e/Docs/CP-211180.zip" TargetMode="External"/><Relationship Id="rId17" Type="http://schemas.openxmlformats.org/officeDocument/2006/relationships/hyperlink" Target="https://www.3gpp.org/ftp/tsg_ct/TSG_CT/TSGC_92e/Docs/CP-211291.zip" TargetMode="External"/><Relationship Id="rId38" Type="http://schemas.openxmlformats.org/officeDocument/2006/relationships/hyperlink" Target="https://www.3gpp.org/ftp/tsg_ct/TSG_CT/TSGC_92e/Docs/CP-211125.zip" TargetMode="External"/><Relationship Id="rId59" Type="http://schemas.openxmlformats.org/officeDocument/2006/relationships/hyperlink" Target="https://www.3gpp.org/ftp/tsg_ct/TSG_CT/TSGC_92e/Docs/CP-211073.zip" TargetMode="External"/><Relationship Id="rId103" Type="http://schemas.openxmlformats.org/officeDocument/2006/relationships/hyperlink" Target="https://www.3gpp.org/ftp/tsg_ct/TSG_CT/TSGC_92e/Docs/CP-211200.zip" TargetMode="External"/><Relationship Id="rId124" Type="http://schemas.openxmlformats.org/officeDocument/2006/relationships/hyperlink" Target="https://www.3gpp.org/ftp/tsg_ct/TSG_CT/TSGC_92e/Docs/CP-211111.zip" TargetMode="External"/><Relationship Id="rId310" Type="http://schemas.openxmlformats.org/officeDocument/2006/relationships/hyperlink" Target="https://www.3gpp.org/ftp/tsg_ct/TSG_CT/TSGC_92e/Docs/CP-211179.zip" TargetMode="External"/><Relationship Id="rId70" Type="http://schemas.openxmlformats.org/officeDocument/2006/relationships/hyperlink" Target="https://www.3gpp.org/ftp/tsg_ct/TSG_CT/TSGC_92e/Docs/CP-211096.zip" TargetMode="External"/><Relationship Id="rId91" Type="http://schemas.openxmlformats.org/officeDocument/2006/relationships/hyperlink" Target="https://www.3gpp.org/ftp/tsg_ct/TSG_CT/TSGC_92e/Docs/CP-211186.zip" TargetMode="External"/><Relationship Id="rId145" Type="http://schemas.openxmlformats.org/officeDocument/2006/relationships/hyperlink" Target="https://www.3gpp.org/ftp/tsg_ct/TSG_CT/TSGC_92e/Docs/CP-211191.zip" TargetMode="External"/><Relationship Id="rId166" Type="http://schemas.openxmlformats.org/officeDocument/2006/relationships/hyperlink" Target="https://www.3gpp.org/ftp/tsg_ct/TSG_CT/TSGC_92e/Docs/CP-211057.zip" TargetMode="External"/><Relationship Id="rId187" Type="http://schemas.openxmlformats.org/officeDocument/2006/relationships/hyperlink" Target="https://www.3gpp.org/ftp/tsg_ct/TSG_CT/TSGC_92e/Docs/CP-211248.zip" TargetMode="External"/><Relationship Id="rId1" Type="http://schemas.openxmlformats.org/officeDocument/2006/relationships/customXml" Target="../customXml/item1.xml"/><Relationship Id="rId212" Type="http://schemas.openxmlformats.org/officeDocument/2006/relationships/hyperlink" Target="https://www.3gpp.org/ftp/tsg_ct/TSG_CT/TSGC_92e/Docs/CP-211148.zip" TargetMode="External"/><Relationship Id="rId233" Type="http://schemas.openxmlformats.org/officeDocument/2006/relationships/hyperlink" Target="https://www.3gpp.org/ftp/tsg_ct/TSG_CT/TSGC_92e/Docs/CP-211283.zip" TargetMode="External"/><Relationship Id="rId254" Type="http://schemas.openxmlformats.org/officeDocument/2006/relationships/hyperlink" Target="https://www.3gpp.org/ftp/tsg_ct/TSG_CT/TSGC_92e/Docs/CP-211272.zip" TargetMode="External"/><Relationship Id="rId28" Type="http://schemas.openxmlformats.org/officeDocument/2006/relationships/hyperlink" Target="https://www.3gpp.org/ftp/tsg_ct/TSG_CT/TSGC_92e/Docs/CP-211305.zip" TargetMode="External"/><Relationship Id="rId49" Type="http://schemas.openxmlformats.org/officeDocument/2006/relationships/hyperlink" Target="https://www.3gpp.org/ftp/tsg_ct/TSG_CT/TSGC_92e/Docs/CP-211210.zip" TargetMode="External"/><Relationship Id="rId114" Type="http://schemas.openxmlformats.org/officeDocument/2006/relationships/hyperlink" Target="https://www.3gpp.org/ftp/tsg_ct/TSG_CT/TSGC_92e/Docs/CP-211232.zip" TargetMode="External"/><Relationship Id="rId275" Type="http://schemas.openxmlformats.org/officeDocument/2006/relationships/hyperlink" Target="https://www.3gpp.org/ftp/tsg_ct/TSG_CT/TSGC_92e/Docs/CP-211138.zip" TargetMode="External"/><Relationship Id="rId296" Type="http://schemas.openxmlformats.org/officeDocument/2006/relationships/hyperlink" Target="https://www.3gpp.org/ftp/tsg_ct/TSG_CT/TSGC_92e/Docs/CP-211172.zip" TargetMode="External"/><Relationship Id="rId300" Type="http://schemas.openxmlformats.org/officeDocument/2006/relationships/hyperlink" Target="https://www.3gpp.org/ftp/tsg_ct/TSG_CT/TSGC_92e/Docs/CP-211269.zip" TargetMode="External"/><Relationship Id="rId60" Type="http://schemas.openxmlformats.org/officeDocument/2006/relationships/hyperlink" Target="https://www.3gpp.org/ftp/tsg_ct/TSG_CT/TSGC_92e/Docs/CP-211074.zip" TargetMode="External"/><Relationship Id="rId81" Type="http://schemas.openxmlformats.org/officeDocument/2006/relationships/hyperlink" Target="https://www.3gpp.org/ftp/tsg_ct/TSG_CT/TSGC_92e/Docs/CP-211130.zip" TargetMode="External"/><Relationship Id="rId135" Type="http://schemas.openxmlformats.org/officeDocument/2006/relationships/hyperlink" Target="https://www.3gpp.org/ftp/tsg_ct/TSG_CT/TSGC_92e/Docs/CP-211092.zip" TargetMode="External"/><Relationship Id="rId156" Type="http://schemas.openxmlformats.org/officeDocument/2006/relationships/hyperlink" Target="https://www.3gpp.org/ftp/tsg_ct/TSG_CT/TSGC_92e/Docs/CP-211046.zip" TargetMode="External"/><Relationship Id="rId177" Type="http://schemas.openxmlformats.org/officeDocument/2006/relationships/hyperlink" Target="https://www.3gpp.org/ftp/tsg_ct/TSG_CT/TSGC_92e/Docs/CP-211212.zip" TargetMode="External"/><Relationship Id="rId198" Type="http://schemas.openxmlformats.org/officeDocument/2006/relationships/hyperlink" Target="https://www.3gpp.org/ftp/tsg_ct/TSG_CT/TSGC_92e/Docs/CP-211282.zip" TargetMode="External"/><Relationship Id="rId321" Type="http://schemas.openxmlformats.org/officeDocument/2006/relationships/hyperlink" Target="https://www.3gpp.org/ftp/tsg_ct/TSG_CT/TSGC_92e/Docs/CP-211308.zip" TargetMode="External"/><Relationship Id="rId202" Type="http://schemas.openxmlformats.org/officeDocument/2006/relationships/hyperlink" Target="https://www.3gpp.org/ftp/tsg_ct/TSG_CT/TSGC_92e/Docs/CP-211175.zip" TargetMode="External"/><Relationship Id="rId223" Type="http://schemas.openxmlformats.org/officeDocument/2006/relationships/hyperlink" Target="https://www.3gpp.org/ftp/tsg_ct/TSG_CT/TSGC_92e/Docs/CP-211278.zip" TargetMode="External"/><Relationship Id="rId244" Type="http://schemas.openxmlformats.org/officeDocument/2006/relationships/hyperlink" Target="https://www.3gpp.org/ftp/tsg_ct/TSG_CT/TSGC_92e/Docs/CP-211137.zip" TargetMode="External"/><Relationship Id="rId18" Type="http://schemas.openxmlformats.org/officeDocument/2006/relationships/hyperlink" Target="https://www.3gpp.org/ftp/tsg_ct/TSG_CT/TSGC_92e/Docs/CP-211294.zip" TargetMode="External"/><Relationship Id="rId39" Type="http://schemas.openxmlformats.org/officeDocument/2006/relationships/hyperlink" Target="https://www.3gpp.org/ftp/tsg_ct/TSG_CT/TSGC_92e/Docs/CP-211083.zip" TargetMode="External"/><Relationship Id="rId265" Type="http://schemas.openxmlformats.org/officeDocument/2006/relationships/hyperlink" Target="https://www.3gpp.org/ftp/tsg_ct/TSG_CT/TSGC_92e/Docs/CP-211030.zip" TargetMode="External"/><Relationship Id="rId286" Type="http://schemas.openxmlformats.org/officeDocument/2006/relationships/hyperlink" Target="https://www.3gpp.org/ftp/tsg_ct/TSG_CT/TSGC_92e/Docs/CP-211121.zip" TargetMode="External"/><Relationship Id="rId50" Type="http://schemas.openxmlformats.org/officeDocument/2006/relationships/hyperlink" Target="https://www.3gpp.org/ftp/tsg_ct/TSG_CT/TSGC_92e/Docs/CP-211216.zip" TargetMode="External"/><Relationship Id="rId104" Type="http://schemas.openxmlformats.org/officeDocument/2006/relationships/hyperlink" Target="https://www.3gpp.org/ftp/tsg_ct/TSG_CT/TSGC_92e/Docs/CP-211268.zip" TargetMode="External"/><Relationship Id="rId125" Type="http://schemas.openxmlformats.org/officeDocument/2006/relationships/hyperlink" Target="https://www.3gpp.org/ftp/tsg_ct/TSG_CT/TSGC_92e/Docs/CP-211116.zip" TargetMode="External"/><Relationship Id="rId146" Type="http://schemas.openxmlformats.org/officeDocument/2006/relationships/hyperlink" Target="https://www.3gpp.org/ftp/tsg_ct/TSG_CT/TSGC_92e/Docs/CP-211192.zip" TargetMode="External"/><Relationship Id="rId167" Type="http://schemas.openxmlformats.org/officeDocument/2006/relationships/hyperlink" Target="https://www.3gpp.org/ftp/tsg_ct/TSG_CT/TSGC_92e/Docs/CP-211058.zip" TargetMode="External"/><Relationship Id="rId188" Type="http://schemas.openxmlformats.org/officeDocument/2006/relationships/hyperlink" Target="https://www.3gpp.org/ftp/tsg_ct/TSG_CT/TSGC_92e/Docs/CP-211249.zip" TargetMode="External"/><Relationship Id="rId311" Type="http://schemas.openxmlformats.org/officeDocument/2006/relationships/hyperlink" Target="https://www.3gpp.org/ftp/tsg_ct/TSG_CT/TSGC_92e/Docs/CP-211185.zip" TargetMode="External"/><Relationship Id="rId71" Type="http://schemas.openxmlformats.org/officeDocument/2006/relationships/hyperlink" Target="https://www.3gpp.org/ftp/tsg_ct/TSG_CT/TSGC_92e/Docs/CP-211097.zip" TargetMode="External"/><Relationship Id="rId92" Type="http://schemas.openxmlformats.org/officeDocument/2006/relationships/hyperlink" Target="https://www.3gpp.org/ftp/tsg_ct/TSG_CT/TSGC_92e/Docs/CP-211187.zip" TargetMode="External"/><Relationship Id="rId213" Type="http://schemas.openxmlformats.org/officeDocument/2006/relationships/hyperlink" Target="https://www.3gpp.org/ftp/tsg_ct/TSG_CT/TSGC_92e/Docs/CP-211135.zip" TargetMode="External"/><Relationship Id="rId234" Type="http://schemas.openxmlformats.org/officeDocument/2006/relationships/hyperlink" Target="https://www.3gpp.org/ftp/tsg_ct/TSG_CT/TSGC_92e/Docs/CP-211157.zip" TargetMode="External"/><Relationship Id="rId2" Type="http://schemas.openxmlformats.org/officeDocument/2006/relationships/numbering" Target="numbering.xml"/><Relationship Id="rId29" Type="http://schemas.openxmlformats.org/officeDocument/2006/relationships/hyperlink" Target="https://www.3gpp.org/ftp/tsg_ct/TSG_CT/TSGC_92e/Docs/CP-211315.zip" TargetMode="External"/><Relationship Id="rId255" Type="http://schemas.openxmlformats.org/officeDocument/2006/relationships/hyperlink" Target="https://www.3gpp.org/ftp/tsg_ct/TSG_CT/TSGC_92e/Docs/CP-211302.zip" TargetMode="External"/><Relationship Id="rId276" Type="http://schemas.openxmlformats.org/officeDocument/2006/relationships/hyperlink" Target="https://www.3gpp.org/ftp/tsg_ct/TSG_CT/TSGC_92e/Docs/CP-211277.zip" TargetMode="External"/><Relationship Id="rId297" Type="http://schemas.openxmlformats.org/officeDocument/2006/relationships/hyperlink" Target="https://www.3gpp.org/ftp/tsg_ct/TSG_CT/TSGC_92e/Docs/CP-211188.zip" TargetMode="External"/><Relationship Id="rId40" Type="http://schemas.openxmlformats.org/officeDocument/2006/relationships/hyperlink" Target="https://www.3gpp.org/ftp/tsg_ct/TSG_CT/TSGC_92e/Docs/CP-211084.zip" TargetMode="External"/><Relationship Id="rId115" Type="http://schemas.openxmlformats.org/officeDocument/2006/relationships/hyperlink" Target="https://www.3gpp.org/ftp/tsg_ct/TSG_CT/TSGC_92e/Docs/CP-211132.zip" TargetMode="External"/><Relationship Id="rId136" Type="http://schemas.openxmlformats.org/officeDocument/2006/relationships/hyperlink" Target="https://www.3gpp.org/ftp/tsg_ct/TSG_CT/TSGC_92e/Docs/CP-211094.zip" TargetMode="External"/><Relationship Id="rId157" Type="http://schemas.openxmlformats.org/officeDocument/2006/relationships/hyperlink" Target="https://www.3gpp.org/ftp/tsg_ct/TSG_CT/TSGC_92e/Docs/CP-211047.zip" TargetMode="External"/><Relationship Id="rId178" Type="http://schemas.openxmlformats.org/officeDocument/2006/relationships/hyperlink" Target="https://www.3gpp.org/ftp/tsg_ct/TSG_CT/TSGC_92e/Docs/CP-211229.zip" TargetMode="External"/><Relationship Id="rId301" Type="http://schemas.openxmlformats.org/officeDocument/2006/relationships/hyperlink" Target="https://www.3gpp.org/ftp/tsg_ct/TSG_CT/TSGC_92e/Docs/CP-211048.zip" TargetMode="External"/><Relationship Id="rId322" Type="http://schemas.openxmlformats.org/officeDocument/2006/relationships/header" Target="header1.xml"/><Relationship Id="rId61" Type="http://schemas.openxmlformats.org/officeDocument/2006/relationships/hyperlink" Target="https://www.3gpp.org/ftp/tsg_ct/TSG_CT/TSGC_92e/Docs/CP-211076.zip" TargetMode="External"/><Relationship Id="rId82" Type="http://schemas.openxmlformats.org/officeDocument/2006/relationships/hyperlink" Target="https://www.3gpp.org/ftp/tsg_ct/TSG_CT/TSGC_92e/Docs/CP-211219.zip" TargetMode="External"/><Relationship Id="rId199" Type="http://schemas.openxmlformats.org/officeDocument/2006/relationships/hyperlink" Target="https://www.3gpp.org/ftp/tsg_ct/TSG_CT/TSGC_92e/Docs/CP-211319.zip" TargetMode="External"/><Relationship Id="rId203" Type="http://schemas.openxmlformats.org/officeDocument/2006/relationships/hyperlink" Target="https://www.3gpp.org/ftp/tsg_ct/TSG_CT/TSGC_92e/Docs/CP-211176.zip" TargetMode="External"/><Relationship Id="rId19" Type="http://schemas.openxmlformats.org/officeDocument/2006/relationships/hyperlink" Target="https://www.3gpp.org/ftp/tsg_ct/TSG_CT/TSGC_92e/Docs/CP-211296.zip" TargetMode="External"/><Relationship Id="rId224" Type="http://schemas.openxmlformats.org/officeDocument/2006/relationships/hyperlink" Target="https://www.3gpp.org/ftp/tsg_ct/TSG_CT/TSGC_92e/Docs/CP-211279.zip" TargetMode="External"/><Relationship Id="rId245" Type="http://schemas.openxmlformats.org/officeDocument/2006/relationships/hyperlink" Target="https://www.3gpp.org/ftp/tsg_ct/TSG_CT/TSGC_92e/Docs/CP-211026.zip" TargetMode="External"/><Relationship Id="rId266" Type="http://schemas.openxmlformats.org/officeDocument/2006/relationships/hyperlink" Target="https://www.3gpp.org/ftp/tsg_ct/TSG_CT/TSGC_92e/Docs/CP-211140.zip" TargetMode="External"/><Relationship Id="rId287" Type="http://schemas.openxmlformats.org/officeDocument/2006/relationships/hyperlink" Target="https://www.3gpp.org/ftp/tsg_ct/TSG_CT/TSGC_92e/Docs/CP-21120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31CC7-7029-450C-8E16-6F297E20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12495</Words>
  <Characters>71222</Characters>
  <Application>Microsoft Office Word</Application>
  <DocSecurity>0</DocSecurity>
  <Lines>593</Lines>
  <Paragraphs>167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4</cp:revision>
  <cp:lastPrinted>2003-11-12T02:51:00Z</cp:lastPrinted>
  <dcterms:created xsi:type="dcterms:W3CDTF">2021-06-13T23:43:00Z</dcterms:created>
  <dcterms:modified xsi:type="dcterms:W3CDTF">2021-06-13T23:44:00Z</dcterms:modified>
</cp:coreProperties>
</file>